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CB" w:rsidRPr="00461F81" w:rsidRDefault="002873CB" w:rsidP="00F05D29">
      <w:pPr>
        <w:spacing w:line="276" w:lineRule="auto"/>
        <w:ind w:right="1"/>
        <w:jc w:val="center"/>
        <w:rPr>
          <w:rFonts w:ascii="Arial" w:hAnsi="Arial"/>
          <w:b/>
          <w:smallCaps/>
          <w:sz w:val="28"/>
          <w:szCs w:val="28"/>
          <w:u w:val="single"/>
          <w:lang w:val="fr-FR"/>
        </w:rPr>
      </w:pPr>
      <w:r w:rsidRPr="00C15F87">
        <w:rPr>
          <w:rFonts w:ascii="Arial" w:hAnsi="Arial"/>
          <w:b/>
          <w:smallCaps/>
          <w:sz w:val="28"/>
          <w:szCs w:val="28"/>
          <w:u w:val="single"/>
          <w:lang w:val="fr-FR"/>
        </w:rPr>
        <w:t>VIDÉO</w:t>
      </w:r>
      <w:r>
        <w:rPr>
          <w:rFonts w:ascii="Arial" w:hAnsi="Arial"/>
          <w:b/>
          <w:smallCaps/>
          <w:sz w:val="28"/>
          <w:szCs w:val="28"/>
          <w:u w:val="single"/>
          <w:lang w:val="fr-FR"/>
        </w:rPr>
        <w:t xml:space="preserve"> : </w:t>
      </w:r>
      <w:hyperlink r:id="rId7" w:history="1">
        <w:r w:rsidR="00461F81" w:rsidRPr="00C15F87">
          <w:rPr>
            <w:rStyle w:val="Hyperlink"/>
            <w:rFonts w:ascii="Arial" w:hAnsi="Arial"/>
            <w:b/>
            <w:smallCaps/>
            <w:sz w:val="28"/>
            <w:szCs w:val="28"/>
            <w:lang w:val="fr-FR"/>
          </w:rPr>
          <w:t>Migrants le parcours étonnant d'un réfugié syrien, pianiste</w:t>
        </w:r>
      </w:hyperlink>
    </w:p>
    <w:p w:rsidR="002873CB" w:rsidRPr="00F05D29" w:rsidRDefault="00B213E8" w:rsidP="00F05D29">
      <w:pPr>
        <w:spacing w:line="276" w:lineRule="auto"/>
        <w:ind w:left="360" w:right="1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i/>
          <w:sz w:val="20"/>
          <w:szCs w:val="20"/>
          <w:lang w:val="fr-FR"/>
        </w:rPr>
        <w:t xml:space="preserve">Lisez ces questions, puis </w:t>
      </w:r>
      <w:r w:rsidR="006A3A8E" w:rsidRPr="0034125C">
        <w:rPr>
          <w:rFonts w:asciiTheme="minorHAnsi" w:hAnsiTheme="minorHAnsi" w:cstheme="minorHAnsi"/>
          <w:i/>
          <w:sz w:val="20"/>
          <w:szCs w:val="20"/>
          <w:lang w:val="fr-FR"/>
        </w:rPr>
        <w:t>visionn</w:t>
      </w:r>
      <w:r w:rsidR="002873CB" w:rsidRPr="0034125C">
        <w:rPr>
          <w:rFonts w:asciiTheme="minorHAnsi" w:hAnsiTheme="minorHAnsi" w:cstheme="minorHAnsi"/>
          <w:i/>
          <w:sz w:val="20"/>
          <w:szCs w:val="20"/>
          <w:lang w:val="fr-FR"/>
        </w:rPr>
        <w:t>ez la vidéo. Cochez la bonne case / les bonnes cases (</w:t>
      </w:r>
      <w:r w:rsidR="002873CB" w:rsidRPr="0034125C">
        <w:rPr>
          <w:rFonts w:asciiTheme="minorHAnsi" w:hAnsiTheme="minorHAnsi" w:cstheme="minorHAnsi"/>
          <w:i/>
          <w:sz w:val="20"/>
          <w:szCs w:val="20"/>
        </w:rPr>
        <w:sym w:font="Wingdings 2" w:char="0054"/>
      </w:r>
      <w:r w:rsidR="002873CB" w:rsidRPr="0034125C">
        <w:rPr>
          <w:rFonts w:asciiTheme="minorHAnsi" w:hAnsiTheme="minorHAnsi" w:cstheme="minorHAnsi"/>
          <w:i/>
          <w:sz w:val="20"/>
          <w:szCs w:val="20"/>
          <w:lang w:val="fr-FR"/>
        </w:rPr>
        <w:t xml:space="preserve">). </w:t>
      </w:r>
    </w:p>
    <w:p w:rsidR="00AE24FC" w:rsidRPr="00AE24FC" w:rsidRDefault="006A3A8E" w:rsidP="00AE24FC">
      <w:pPr>
        <w:pStyle w:val="Listenabsatz"/>
        <w:numPr>
          <w:ilvl w:val="0"/>
          <w:numId w:val="10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AE24FC">
        <w:rPr>
          <w:rFonts w:asciiTheme="minorHAnsi" w:hAnsiTheme="minorHAnsi" w:cstheme="minorHAnsi"/>
          <w:b/>
          <w:sz w:val="22"/>
          <w:szCs w:val="22"/>
          <w:lang w:val="fr-FR"/>
        </w:rPr>
        <w:t>Décrivez les images qu’on voit de la</w:t>
      </w:r>
      <w:r w:rsidR="00C15F87" w:rsidRPr="00AE24F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ville de Yarmouk</w:t>
      </w:r>
      <w:r w:rsidR="00DB22D5" w:rsidRPr="00AE24FC">
        <w:rPr>
          <w:rFonts w:asciiTheme="minorHAnsi" w:hAnsiTheme="minorHAnsi" w:cstheme="minorHAnsi"/>
          <w:b/>
          <w:sz w:val="22"/>
          <w:szCs w:val="22"/>
          <w:lang w:val="fr-FR"/>
        </w:rPr>
        <w:t>.</w:t>
      </w:r>
      <w:r w:rsidRPr="00AE24FC">
        <w:rPr>
          <w:rFonts w:asciiTheme="minorHAnsi" w:hAnsiTheme="minorHAnsi" w:cstheme="minorHAnsi"/>
          <w:b/>
          <w:sz w:val="22"/>
          <w:szCs w:val="22"/>
          <w:lang w:val="fr-FR"/>
        </w:rPr>
        <w:br/>
      </w:r>
      <w:r w:rsidR="00AE24FC" w:rsidRPr="00AE24FC">
        <w:rPr>
          <w:rFonts w:asciiTheme="minorHAnsi" w:hAnsiTheme="minorHAnsi" w:cstheme="minorHAnsi"/>
          <w:sz w:val="22"/>
          <w:szCs w:val="22"/>
          <w:lang w:val="fr-FR"/>
        </w:rPr>
        <w:br/>
      </w:r>
    </w:p>
    <w:p w:rsidR="0096708B" w:rsidRPr="00F05D29" w:rsidRDefault="006A3A8E" w:rsidP="0096708B">
      <w:pPr>
        <w:pStyle w:val="Listenabsatz"/>
        <w:numPr>
          <w:ilvl w:val="0"/>
          <w:numId w:val="10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Ahmad jouait à Yarmouk</w:t>
      </w:r>
    </w:p>
    <w:p w:rsidR="0096708B" w:rsidRPr="0034125C" w:rsidRDefault="006A3A8E" w:rsidP="0096708B">
      <w:pPr>
        <w:pStyle w:val="Listenabsatz"/>
        <w:numPr>
          <w:ilvl w:val="0"/>
          <w:numId w:val="11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mais aussi dans le monde entier</w:t>
      </w:r>
      <w:r w:rsidR="00DB22D5"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6A3A8E" w:rsidRPr="0034125C" w:rsidRDefault="006A3A8E" w:rsidP="0096708B">
      <w:pPr>
        <w:pStyle w:val="Listenabsatz"/>
        <w:numPr>
          <w:ilvl w:val="0"/>
          <w:numId w:val="11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et ses </w:t>
      </w:r>
      <w:r w:rsidR="00CD7D24" w:rsidRPr="0034125C">
        <w:rPr>
          <w:rFonts w:asciiTheme="minorHAnsi" w:hAnsiTheme="minorHAnsi" w:cstheme="minorHAnsi"/>
          <w:sz w:val="20"/>
          <w:szCs w:val="20"/>
          <w:lang w:val="fr-FR"/>
        </w:rPr>
        <w:t>vidéo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s sont connues dans le monde entier.</w:t>
      </w:r>
    </w:p>
    <w:p w:rsidR="007A4512" w:rsidRPr="00F05D29" w:rsidRDefault="00923CCB" w:rsidP="00BD386B">
      <w:pPr>
        <w:pStyle w:val="Listenabsatz"/>
        <w:numPr>
          <w:ilvl w:val="0"/>
          <w:numId w:val="10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Yarmouk</w:t>
      </w:r>
    </w:p>
    <w:p w:rsidR="002873CB" w:rsidRPr="0034125C" w:rsidRDefault="002873CB" w:rsidP="00FB5F1A">
      <w:pPr>
        <w:pStyle w:val="Listenabsatz"/>
        <w:numPr>
          <w:ilvl w:val="0"/>
          <w:numId w:val="8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</w:t>
      </w:r>
      <w:r w:rsidR="00D53522" w:rsidRPr="00D53522">
        <w:rPr>
          <w:rFonts w:asciiTheme="minorHAnsi" w:hAnsiTheme="minorHAnsi" w:cstheme="minorHAnsi"/>
          <w:sz w:val="20"/>
          <w:szCs w:val="20"/>
          <w:lang w:val="fr-FR"/>
        </w:rPr>
        <w:t>est un quartier de Damas.</w:t>
      </w:r>
    </w:p>
    <w:p w:rsidR="002873CB" w:rsidRPr="0034125C" w:rsidRDefault="002873CB" w:rsidP="00FB5F1A">
      <w:pPr>
        <w:pStyle w:val="Listenabsatz"/>
        <w:numPr>
          <w:ilvl w:val="0"/>
          <w:numId w:val="8"/>
        </w:numPr>
        <w:tabs>
          <w:tab w:val="left" w:pos="540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D53522" w:rsidRPr="00D53522">
        <w:rPr>
          <w:rFonts w:asciiTheme="minorHAnsi" w:hAnsiTheme="minorHAnsi" w:cstheme="minorHAnsi"/>
          <w:sz w:val="20"/>
          <w:szCs w:val="20"/>
          <w:lang w:val="fr-FR"/>
        </w:rPr>
        <w:t>est une ville attaquée par les Palestiniens.</w:t>
      </w:r>
    </w:p>
    <w:p w:rsidR="002873CB" w:rsidRPr="0034125C" w:rsidRDefault="002873CB" w:rsidP="00FB5F1A">
      <w:pPr>
        <w:pStyle w:val="Listenabsatz"/>
        <w:numPr>
          <w:ilvl w:val="0"/>
          <w:numId w:val="8"/>
        </w:numPr>
        <w:tabs>
          <w:tab w:val="left" w:pos="540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923CCB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est un camp </w:t>
      </w:r>
      <w:r w:rsidR="00CC22FA">
        <w:rPr>
          <w:rFonts w:asciiTheme="minorHAnsi" w:hAnsiTheme="minorHAnsi" w:cstheme="minorHAnsi"/>
          <w:sz w:val="20"/>
          <w:szCs w:val="20"/>
          <w:lang w:val="fr-FR"/>
        </w:rPr>
        <w:t>p</w:t>
      </w:r>
      <w:r w:rsidR="00923CCB" w:rsidRPr="0034125C">
        <w:rPr>
          <w:rFonts w:asciiTheme="minorHAnsi" w:hAnsiTheme="minorHAnsi" w:cstheme="minorHAnsi"/>
          <w:sz w:val="20"/>
          <w:szCs w:val="20"/>
          <w:lang w:val="fr-FR"/>
        </w:rPr>
        <w:t>alestinien</w:t>
      </w:r>
      <w:r w:rsidR="00DB22D5"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7326CF" w:rsidRPr="0034125C" w:rsidRDefault="007E1FB7" w:rsidP="007326CF">
      <w:pPr>
        <w:pStyle w:val="Listenabsatz"/>
        <w:numPr>
          <w:ilvl w:val="0"/>
          <w:numId w:val="8"/>
        </w:numPr>
        <w:tabs>
          <w:tab w:val="left" w:pos="540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</w:t>
      </w:r>
      <w:r w:rsidR="008C4DB6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C63022" w:rsidRPr="0034125C">
        <w:rPr>
          <w:rFonts w:asciiTheme="minorHAnsi" w:hAnsiTheme="minorHAnsi" w:cstheme="minorHAnsi"/>
          <w:sz w:val="20"/>
          <w:szCs w:val="20"/>
          <w:lang w:val="fr-FR"/>
        </w:rPr>
        <w:t>un</w:t>
      </w:r>
      <w:r w:rsidR="00923CCB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C63022">
        <w:rPr>
          <w:rFonts w:asciiTheme="minorHAnsi" w:hAnsiTheme="minorHAnsi" w:cstheme="minorHAnsi"/>
          <w:sz w:val="20"/>
          <w:szCs w:val="20"/>
          <w:lang w:val="fr-FR"/>
        </w:rPr>
        <w:t>quartier</w:t>
      </w:r>
      <w:r w:rsidR="00923CCB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dont les habitants survivent difficilement</w:t>
      </w:r>
      <w:r w:rsidR="008C4DB6"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7A4512" w:rsidRPr="00F05D29" w:rsidRDefault="007326CF" w:rsidP="00BD386B">
      <w:pPr>
        <w:pStyle w:val="Listenabsatz"/>
        <w:numPr>
          <w:ilvl w:val="0"/>
          <w:numId w:val="10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Dans la rue</w:t>
      </w:r>
      <w:r w:rsidR="008C4DB6" w:rsidRPr="00F05D29">
        <w:rPr>
          <w:rFonts w:asciiTheme="minorHAnsi" w:hAnsiTheme="minorHAnsi" w:cstheme="minorHAnsi"/>
          <w:b/>
          <w:sz w:val="22"/>
          <w:szCs w:val="22"/>
          <w:lang w:val="fr-FR"/>
        </w:rPr>
        <w:t>, A</w:t>
      </w: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hmad </w:t>
      </w:r>
      <w:r w:rsidR="006E21AA" w:rsidRPr="00F05D29">
        <w:rPr>
          <w:rFonts w:asciiTheme="minorHAnsi" w:hAnsiTheme="minorHAnsi" w:cstheme="minorHAnsi"/>
          <w:b/>
          <w:sz w:val="22"/>
          <w:szCs w:val="22"/>
          <w:lang w:val="fr-FR"/>
        </w:rPr>
        <w:t>accompagne avec son piano des enfants qui chantent</w:t>
      </w:r>
    </w:p>
    <w:p w:rsidR="002873CB" w:rsidRPr="0034125C" w:rsidRDefault="002873CB" w:rsidP="007326CF">
      <w:pPr>
        <w:pStyle w:val="Listenabsatz"/>
        <w:numPr>
          <w:ilvl w:val="0"/>
          <w:numId w:val="1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A27A14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parce qu’il </w:t>
      </w:r>
      <w:r w:rsidR="0020431C" w:rsidRPr="0034125C">
        <w:rPr>
          <w:rFonts w:asciiTheme="minorHAnsi" w:hAnsiTheme="minorHAnsi" w:cstheme="minorHAnsi"/>
          <w:sz w:val="20"/>
          <w:szCs w:val="20"/>
          <w:lang w:val="fr-FR"/>
        </w:rPr>
        <w:t>leur donne des cours, car il est</w:t>
      </w:r>
      <w:r w:rsidR="00A27A14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professeur de musique.</w:t>
      </w:r>
    </w:p>
    <w:p w:rsidR="008825C2" w:rsidRPr="0034125C" w:rsidRDefault="008825C2" w:rsidP="007326CF">
      <w:pPr>
        <w:pStyle w:val="Listenabsatz"/>
        <w:numPr>
          <w:ilvl w:val="0"/>
          <w:numId w:val="1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A27A14" w:rsidRPr="0034125C">
        <w:rPr>
          <w:rFonts w:asciiTheme="minorHAnsi" w:hAnsiTheme="minorHAnsi" w:cstheme="minorHAnsi"/>
          <w:sz w:val="20"/>
          <w:szCs w:val="20"/>
          <w:lang w:val="fr-FR"/>
        </w:rPr>
        <w:t>parce que c’est une forme de combat.</w:t>
      </w:r>
    </w:p>
    <w:p w:rsidR="002873CB" w:rsidRPr="0034125C" w:rsidRDefault="006D0213" w:rsidP="007326CF">
      <w:pPr>
        <w:pStyle w:val="Listenabsatz"/>
        <w:numPr>
          <w:ilvl w:val="0"/>
          <w:numId w:val="1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DB22D5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pour donner de l’espoir aux gens</w:t>
      </w:r>
      <w:r w:rsidR="008825C2"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2873CB" w:rsidRPr="0034125C" w:rsidRDefault="006D0213" w:rsidP="00DB22D5">
      <w:pPr>
        <w:pStyle w:val="Listenabsatz"/>
        <w:numPr>
          <w:ilvl w:val="0"/>
          <w:numId w:val="1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="00785692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EF2A5D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</w:t>
      </w:r>
      <w:r w:rsidR="00DB22D5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pour </w:t>
      </w:r>
      <w:r w:rsidR="00013F58" w:rsidRPr="00013F58">
        <w:rPr>
          <w:rFonts w:asciiTheme="minorHAnsi" w:hAnsiTheme="minorHAnsi" w:cstheme="minorHAnsi"/>
          <w:sz w:val="20"/>
          <w:szCs w:val="20"/>
          <w:lang w:val="fr-FR"/>
        </w:rPr>
        <w:t xml:space="preserve">faire </w:t>
      </w:r>
      <w:r w:rsidR="00084FBA">
        <w:rPr>
          <w:rFonts w:asciiTheme="minorHAnsi" w:hAnsiTheme="minorHAnsi" w:cstheme="minorHAnsi"/>
          <w:sz w:val="20"/>
          <w:szCs w:val="20"/>
          <w:lang w:val="fr-FR"/>
        </w:rPr>
        <w:t>cach</w:t>
      </w:r>
      <w:r w:rsidR="00013F58" w:rsidRPr="00013F58">
        <w:rPr>
          <w:rFonts w:asciiTheme="minorHAnsi" w:hAnsiTheme="minorHAnsi" w:cstheme="minorHAnsi"/>
          <w:sz w:val="20"/>
          <w:szCs w:val="20"/>
          <w:lang w:val="fr-FR"/>
        </w:rPr>
        <w:t>er</w:t>
      </w:r>
      <w:r w:rsidR="00DB22D5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la souffrance </w:t>
      </w:r>
      <w:r w:rsidR="004B7C10" w:rsidRPr="0034125C">
        <w:rPr>
          <w:rFonts w:asciiTheme="minorHAnsi" w:hAnsiTheme="minorHAnsi" w:cstheme="minorHAnsi"/>
          <w:sz w:val="20"/>
          <w:szCs w:val="20"/>
          <w:lang w:val="fr-FR"/>
        </w:rPr>
        <w:t>aux</w:t>
      </w:r>
      <w:r w:rsidR="00DB22D5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enfants.</w:t>
      </w:r>
    </w:p>
    <w:p w:rsidR="009A7C6F" w:rsidRPr="0034125C" w:rsidRDefault="008825C2" w:rsidP="00DB22D5">
      <w:pPr>
        <w:pStyle w:val="Listenabsatz"/>
        <w:numPr>
          <w:ilvl w:val="0"/>
          <w:numId w:val="1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9A7C6F" w:rsidRPr="0034125C">
        <w:rPr>
          <w:rFonts w:asciiTheme="minorHAnsi" w:hAnsiTheme="minorHAnsi" w:cstheme="minorHAnsi"/>
          <w:sz w:val="20"/>
          <w:szCs w:val="20"/>
          <w:lang w:val="fr-FR"/>
        </w:rPr>
        <w:t>parce que les gens aiment la musique</w:t>
      </w:r>
      <w:r w:rsidR="00B07943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B07943" w:rsidRPr="00B07943">
        <w:rPr>
          <w:rFonts w:asciiTheme="minorHAnsi" w:hAnsiTheme="minorHAnsi" w:cstheme="minorHAnsi"/>
          <w:sz w:val="20"/>
          <w:szCs w:val="20"/>
          <w:lang w:val="fr-FR"/>
        </w:rPr>
        <w:t>même</w:t>
      </w:r>
      <w:r w:rsidR="009A7C6F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B07943">
        <w:rPr>
          <w:rFonts w:asciiTheme="minorHAnsi" w:hAnsiTheme="minorHAnsi" w:cstheme="minorHAnsi"/>
          <w:sz w:val="20"/>
          <w:szCs w:val="20"/>
          <w:lang w:val="fr-FR"/>
        </w:rPr>
        <w:t>s’</w:t>
      </w:r>
      <w:r w:rsidR="009A7C6F" w:rsidRPr="0034125C">
        <w:rPr>
          <w:rFonts w:asciiTheme="minorHAnsi" w:hAnsiTheme="minorHAnsi" w:cstheme="minorHAnsi"/>
          <w:sz w:val="20"/>
          <w:szCs w:val="20"/>
          <w:lang w:val="fr-FR"/>
        </w:rPr>
        <w:t>ils ont faim.</w:t>
      </w:r>
    </w:p>
    <w:p w:rsidR="00DB22D5" w:rsidRPr="0034125C" w:rsidRDefault="00DB22D5" w:rsidP="00DB22D5">
      <w:pPr>
        <w:pStyle w:val="Listenabsatz"/>
        <w:numPr>
          <w:ilvl w:val="0"/>
          <w:numId w:val="1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t>Corrigez les mauvaises réponses :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br/>
      </w:r>
    </w:p>
    <w:p w:rsidR="002873CB" w:rsidRPr="00F05D29" w:rsidRDefault="00562681" w:rsidP="00BD386B">
      <w:pPr>
        <w:pStyle w:val="Listenabsatz"/>
        <w:numPr>
          <w:ilvl w:val="0"/>
          <w:numId w:val="10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L’État islamique</w:t>
      </w:r>
    </w:p>
    <w:p w:rsidR="00562681" w:rsidRPr="0034125C" w:rsidRDefault="002873CB" w:rsidP="00562681">
      <w:pPr>
        <w:pStyle w:val="Listenabsatz"/>
        <w:numPr>
          <w:ilvl w:val="0"/>
          <w:numId w:val="16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851ACF" w:rsidRPr="0034125C">
        <w:rPr>
          <w:rFonts w:asciiTheme="minorHAnsi" w:hAnsiTheme="minorHAnsi" w:cstheme="minorHAnsi"/>
          <w:sz w:val="20"/>
          <w:szCs w:val="20"/>
          <w:lang w:val="fr-FR"/>
        </w:rPr>
        <w:t>a attaqué Yarmouk en avril.</w:t>
      </w:r>
    </w:p>
    <w:p w:rsidR="007A4512" w:rsidRPr="0034125C" w:rsidRDefault="002873CB" w:rsidP="007A4512">
      <w:pPr>
        <w:pStyle w:val="Listenabsatz"/>
        <w:numPr>
          <w:ilvl w:val="0"/>
          <w:numId w:val="16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851ACF" w:rsidRPr="0034125C">
        <w:rPr>
          <w:rFonts w:asciiTheme="minorHAnsi" w:hAnsiTheme="minorHAnsi" w:cstheme="minorHAnsi"/>
          <w:sz w:val="20"/>
          <w:szCs w:val="20"/>
          <w:lang w:val="fr-FR"/>
        </w:rPr>
        <w:t>a pris le contrôle de Yarmouk en avril.</w:t>
      </w:r>
    </w:p>
    <w:p w:rsidR="008B7A18" w:rsidRPr="00F05D29" w:rsidRDefault="008B7A18" w:rsidP="008B7A18">
      <w:pPr>
        <w:pStyle w:val="Listenabsatz"/>
        <w:numPr>
          <w:ilvl w:val="0"/>
          <w:numId w:val="10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Un islamiste </w:t>
      </w:r>
    </w:p>
    <w:p w:rsidR="002873CB" w:rsidRPr="0030522C" w:rsidRDefault="005C1C00" w:rsidP="00655167">
      <w:pPr>
        <w:pStyle w:val="Listenabsatz"/>
        <w:numPr>
          <w:ilvl w:val="0"/>
          <w:numId w:val="19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AB6085">
        <w:rPr>
          <w:rFonts w:asciiTheme="minorHAnsi" w:hAnsiTheme="minorHAnsi" w:cstheme="minorHAnsi"/>
          <w:sz w:val="20"/>
          <w:szCs w:val="20"/>
          <w:lang w:val="it-IT"/>
        </w:rPr>
        <w:t xml:space="preserve">   </w:t>
      </w:r>
      <w:r w:rsidR="00CC454F" w:rsidRPr="0030522C">
        <w:rPr>
          <w:rFonts w:asciiTheme="minorHAnsi" w:hAnsiTheme="minorHAnsi" w:cstheme="minorHAnsi"/>
          <w:sz w:val="20"/>
          <w:szCs w:val="20"/>
          <w:lang w:val="fr-FR"/>
        </w:rPr>
        <w:t>a confisqué</w:t>
      </w:r>
      <w:r w:rsidR="004D6F84" w:rsidRPr="0030522C">
        <w:rPr>
          <w:rStyle w:val="Funotenzeichen"/>
          <w:rFonts w:asciiTheme="minorHAnsi" w:hAnsiTheme="minorHAnsi" w:cstheme="minorHAnsi"/>
          <w:sz w:val="20"/>
          <w:szCs w:val="20"/>
          <w:lang w:val="fr-FR"/>
        </w:rPr>
        <w:footnoteReference w:id="1"/>
      </w:r>
      <w:r w:rsidR="00CC454F" w:rsidRPr="0030522C">
        <w:rPr>
          <w:rFonts w:asciiTheme="minorHAnsi" w:hAnsiTheme="minorHAnsi" w:cstheme="minorHAnsi"/>
          <w:sz w:val="20"/>
          <w:szCs w:val="20"/>
          <w:lang w:val="fr-FR"/>
        </w:rPr>
        <w:t xml:space="preserve"> le piano d’Ahmad</w:t>
      </w:r>
      <w:r w:rsidR="00C152F3" w:rsidRPr="0030522C">
        <w:rPr>
          <w:rFonts w:asciiTheme="minorHAnsi" w:hAnsiTheme="minorHAnsi" w:cstheme="minorHAnsi"/>
          <w:sz w:val="20"/>
          <w:szCs w:val="20"/>
          <w:lang w:val="fr-FR"/>
        </w:rPr>
        <w:t>.</w:t>
      </w:r>
      <w:r w:rsidR="00CC454F" w:rsidRPr="0030522C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</w:p>
    <w:p w:rsidR="002873CB" w:rsidRPr="0030522C" w:rsidRDefault="005C1C00" w:rsidP="00655167">
      <w:pPr>
        <w:pStyle w:val="Listenabsatz"/>
        <w:numPr>
          <w:ilvl w:val="0"/>
          <w:numId w:val="19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0522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0522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CC454F" w:rsidRPr="0030522C">
        <w:rPr>
          <w:rFonts w:asciiTheme="minorHAnsi" w:hAnsiTheme="minorHAnsi" w:cstheme="minorHAnsi"/>
          <w:sz w:val="20"/>
          <w:szCs w:val="20"/>
          <w:lang w:val="fr-FR"/>
        </w:rPr>
        <w:t>a brûlé le piano d’Ahmad</w:t>
      </w:r>
      <w:r w:rsidR="00C152F3" w:rsidRPr="0030522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2873CB" w:rsidRPr="0034125C" w:rsidRDefault="005C1C00" w:rsidP="00655167">
      <w:pPr>
        <w:pStyle w:val="Listenabsatz"/>
        <w:numPr>
          <w:ilvl w:val="0"/>
          <w:numId w:val="19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D53522" w:rsidRPr="00D53522">
        <w:rPr>
          <w:rFonts w:asciiTheme="minorHAnsi" w:hAnsiTheme="minorHAnsi" w:cstheme="minorHAnsi"/>
          <w:sz w:val="20"/>
          <w:szCs w:val="20"/>
          <w:lang w:val="fr-FR"/>
        </w:rPr>
        <w:t>Il l’a fait parce qu’Ahmad faisait de la musique.</w:t>
      </w:r>
    </w:p>
    <w:p w:rsidR="00914BF4" w:rsidRPr="0034125C" w:rsidRDefault="005C1C00" w:rsidP="00655167">
      <w:pPr>
        <w:pStyle w:val="Listenabsatz"/>
        <w:numPr>
          <w:ilvl w:val="0"/>
          <w:numId w:val="19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D53522" w:rsidRPr="00D53522">
        <w:rPr>
          <w:rFonts w:asciiTheme="minorHAnsi" w:hAnsiTheme="minorHAnsi" w:cstheme="minorHAnsi"/>
          <w:sz w:val="20"/>
          <w:szCs w:val="20"/>
          <w:lang w:val="fr-FR"/>
        </w:rPr>
        <w:t>Il l’a fait parce qu’Ahmad a refusé de jouer de la musique islamique.</w:t>
      </w:r>
    </w:p>
    <w:p w:rsidR="00315E86" w:rsidRPr="00F05D29" w:rsidRDefault="00315E86" w:rsidP="00315E86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Ahmad</w:t>
      </w:r>
    </w:p>
    <w:p w:rsidR="00177573" w:rsidRPr="0034125C" w:rsidRDefault="005C1C00" w:rsidP="00315E86">
      <w:pPr>
        <w:pStyle w:val="Listenabsatz"/>
        <w:numPr>
          <w:ilvl w:val="0"/>
          <w:numId w:val="20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315E86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a </w:t>
      </w:r>
      <w:r w:rsidR="00FB74F6">
        <w:rPr>
          <w:rFonts w:asciiTheme="minorHAnsi" w:hAnsiTheme="minorHAnsi" w:cstheme="minorHAnsi"/>
          <w:sz w:val="20"/>
          <w:szCs w:val="20"/>
          <w:lang w:val="fr-FR"/>
        </w:rPr>
        <w:t xml:space="preserve">discuté parce qu’il a </w:t>
      </w:r>
      <w:r w:rsidR="00315E86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refusé de </w:t>
      </w:r>
      <w:r w:rsidR="00612056">
        <w:rPr>
          <w:rFonts w:asciiTheme="minorHAnsi" w:hAnsiTheme="minorHAnsi" w:cstheme="minorHAnsi"/>
          <w:sz w:val="20"/>
          <w:szCs w:val="20"/>
          <w:lang w:val="fr-FR"/>
        </w:rPr>
        <w:t>laisser</w:t>
      </w:r>
      <w:r w:rsidR="00315E86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son piano</w:t>
      </w:r>
      <w:r w:rsidR="00FB74F6">
        <w:rPr>
          <w:rFonts w:asciiTheme="minorHAnsi" w:hAnsiTheme="minorHAnsi" w:cstheme="minorHAnsi"/>
          <w:sz w:val="20"/>
          <w:szCs w:val="20"/>
          <w:lang w:val="fr-FR"/>
        </w:rPr>
        <w:t xml:space="preserve"> à l’islamiste</w:t>
      </w:r>
      <w:r w:rsidR="00177573"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D04084" w:rsidRPr="0034125C" w:rsidRDefault="005C1C00" w:rsidP="007A4512">
      <w:pPr>
        <w:pStyle w:val="Listenabsatz"/>
        <w:numPr>
          <w:ilvl w:val="0"/>
          <w:numId w:val="20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955464">
        <w:rPr>
          <w:rFonts w:asciiTheme="minorHAnsi" w:hAnsiTheme="minorHAnsi" w:cstheme="minorHAnsi"/>
          <w:sz w:val="20"/>
          <w:szCs w:val="20"/>
          <w:lang w:val="fr-FR"/>
        </w:rPr>
        <w:t xml:space="preserve">pense qu’il </w:t>
      </w:r>
      <w:r w:rsidR="00315E86" w:rsidRPr="0034125C">
        <w:rPr>
          <w:rFonts w:asciiTheme="minorHAnsi" w:hAnsiTheme="minorHAnsi" w:cstheme="minorHAnsi"/>
          <w:sz w:val="20"/>
          <w:szCs w:val="20"/>
          <w:lang w:val="fr-FR"/>
        </w:rPr>
        <w:t>est</w:t>
      </w:r>
      <w:r w:rsidR="00955464">
        <w:rPr>
          <w:rFonts w:asciiTheme="minorHAnsi" w:hAnsiTheme="minorHAnsi" w:cstheme="minorHAnsi"/>
          <w:sz w:val="20"/>
          <w:szCs w:val="20"/>
          <w:lang w:val="fr-FR"/>
        </w:rPr>
        <w:t xml:space="preserve"> trop</w:t>
      </w:r>
      <w:r w:rsidR="00315E86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dangereux de discuter avec les islamistes</w:t>
      </w:r>
      <w:r w:rsidR="00177573"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7A4512" w:rsidRPr="00F05D29" w:rsidRDefault="00D04084" w:rsidP="007A4512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6A11D9"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Ahmad joue une dernière fois </w:t>
      </w:r>
      <w:r w:rsidR="003437EA">
        <w:rPr>
          <w:rFonts w:asciiTheme="minorHAnsi" w:hAnsiTheme="minorHAnsi" w:cstheme="minorHAnsi"/>
          <w:b/>
          <w:sz w:val="22"/>
          <w:szCs w:val="22"/>
          <w:lang w:val="fr-FR"/>
        </w:rPr>
        <w:t>sur</w:t>
      </w:r>
      <w:r w:rsidR="006A11D9"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un vieux synthétiseur, puis</w:t>
      </w:r>
      <w:r w:rsidR="00270EAC"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il fuit</w:t>
      </w:r>
    </w:p>
    <w:p w:rsidR="002873CB" w:rsidRPr="0034125C" w:rsidRDefault="002873CB" w:rsidP="006A11D9">
      <w:pPr>
        <w:pStyle w:val="Listenabsatz"/>
        <w:numPr>
          <w:ilvl w:val="0"/>
          <w:numId w:val="22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270EAC" w:rsidRPr="0034125C">
        <w:rPr>
          <w:rFonts w:asciiTheme="minorHAnsi" w:hAnsiTheme="minorHAnsi" w:cstheme="minorHAnsi"/>
          <w:sz w:val="20"/>
          <w:szCs w:val="20"/>
          <w:lang w:val="fr-FR"/>
        </w:rPr>
        <w:t>avec sa famille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2873CB" w:rsidRPr="0034125C" w:rsidRDefault="002873CB" w:rsidP="006A11D9">
      <w:pPr>
        <w:pStyle w:val="Listenabsatz"/>
        <w:numPr>
          <w:ilvl w:val="0"/>
          <w:numId w:val="22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270EAC" w:rsidRPr="0034125C">
        <w:rPr>
          <w:rFonts w:asciiTheme="minorHAnsi" w:hAnsiTheme="minorHAnsi" w:cstheme="minorHAnsi"/>
          <w:sz w:val="20"/>
          <w:szCs w:val="20"/>
          <w:lang w:val="fr-FR"/>
        </w:rPr>
        <w:t>sans sa famille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2873CB" w:rsidRPr="00F05D29" w:rsidRDefault="00862548" w:rsidP="00A71994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A</w:t>
      </w:r>
      <w:r w:rsidR="00FB70A4">
        <w:rPr>
          <w:rFonts w:asciiTheme="minorHAnsi" w:hAnsiTheme="minorHAnsi" w:cstheme="minorHAnsi"/>
          <w:b/>
          <w:sz w:val="22"/>
          <w:szCs w:val="22"/>
          <w:lang w:val="fr-FR"/>
        </w:rPr>
        <w:t>près le départ</w:t>
      </w: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,</w:t>
      </w:r>
    </w:p>
    <w:p w:rsidR="002873CB" w:rsidRPr="0034125C" w:rsidRDefault="002873CB" w:rsidP="00862548">
      <w:pPr>
        <w:pStyle w:val="Listenabsatz"/>
        <w:numPr>
          <w:ilvl w:val="0"/>
          <w:numId w:val="24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862548"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il </w:t>
      </w:r>
      <w:r w:rsidR="0074268F">
        <w:rPr>
          <w:rFonts w:asciiTheme="minorHAnsi" w:hAnsiTheme="minorHAnsi" w:cstheme="minorHAnsi"/>
          <w:sz w:val="20"/>
          <w:szCs w:val="20"/>
          <w:lang w:val="fr-FR"/>
        </w:rPr>
        <w:t>film</w:t>
      </w:r>
      <w:r w:rsidR="005F6840">
        <w:rPr>
          <w:rFonts w:asciiTheme="minorHAnsi" w:hAnsiTheme="minorHAnsi" w:cstheme="minorHAnsi"/>
          <w:sz w:val="20"/>
          <w:szCs w:val="20"/>
          <w:lang w:val="fr-FR"/>
        </w:rPr>
        <w:t>e</w:t>
      </w:r>
      <w:r w:rsidR="0074268F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FB70A4" w:rsidRPr="00FB70A4">
        <w:rPr>
          <w:rFonts w:asciiTheme="minorHAnsi" w:hAnsiTheme="minorHAnsi" w:cstheme="minorHAnsi"/>
          <w:sz w:val="20"/>
          <w:szCs w:val="20"/>
          <w:lang w:val="fr-FR"/>
        </w:rPr>
        <w:t>sa fuite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ED70FC" w:rsidRPr="0034125C" w:rsidRDefault="00ED70FC" w:rsidP="00862548">
      <w:pPr>
        <w:pStyle w:val="Listenabsatz"/>
        <w:numPr>
          <w:ilvl w:val="0"/>
          <w:numId w:val="24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862548" w:rsidRPr="0034125C">
        <w:rPr>
          <w:rFonts w:asciiTheme="minorHAnsi" w:hAnsiTheme="minorHAnsi" w:cstheme="minorHAnsi"/>
          <w:sz w:val="20"/>
          <w:szCs w:val="20"/>
          <w:lang w:val="fr-FR"/>
        </w:rPr>
        <w:t>il écrit l’histoire de sa fuite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ED70FC" w:rsidRPr="0034125C" w:rsidRDefault="00ED70FC" w:rsidP="00862548">
      <w:pPr>
        <w:pStyle w:val="Listenabsatz"/>
        <w:numPr>
          <w:ilvl w:val="0"/>
          <w:numId w:val="24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862548" w:rsidRPr="0034125C">
        <w:rPr>
          <w:rFonts w:asciiTheme="minorHAnsi" w:hAnsiTheme="minorHAnsi" w:cstheme="minorHAnsi"/>
          <w:sz w:val="20"/>
          <w:szCs w:val="20"/>
          <w:lang w:val="fr-FR"/>
        </w:rPr>
        <w:t>il chante beaucoup.</w:t>
      </w:r>
    </w:p>
    <w:p w:rsidR="00ED70FC" w:rsidRPr="00F05D29" w:rsidRDefault="008049A3" w:rsidP="00A71994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Il arrive en Allemagne</w:t>
      </w:r>
      <w:r w:rsidRPr="00F05D29">
        <w:rPr>
          <w:rFonts w:asciiTheme="minorHAnsi" w:hAnsiTheme="minorHAnsi" w:cstheme="minorHAnsi"/>
          <w:sz w:val="22"/>
          <w:szCs w:val="22"/>
          <w:lang w:val="fr-FR"/>
        </w:rPr>
        <w:t xml:space="preserve"> au mois de _________________________.</w:t>
      </w:r>
    </w:p>
    <w:p w:rsidR="00ED70FC" w:rsidRPr="00F05D29" w:rsidRDefault="00336857" w:rsidP="00A71994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En Allemagne, il veut</w:t>
      </w:r>
    </w:p>
    <w:p w:rsidR="00336857" w:rsidRPr="0034125C" w:rsidRDefault="00336857" w:rsidP="00336857">
      <w:pPr>
        <w:pStyle w:val="Listenabsatz"/>
        <w:numPr>
          <w:ilvl w:val="0"/>
          <w:numId w:val="26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FC17C1" w:rsidRPr="00FC17C1">
        <w:rPr>
          <w:rFonts w:asciiTheme="minorHAnsi" w:hAnsiTheme="minorHAnsi" w:cstheme="minorHAnsi"/>
          <w:sz w:val="20"/>
          <w:szCs w:val="20"/>
          <w:lang w:val="fr-FR"/>
        </w:rPr>
        <w:t xml:space="preserve">organiser </w:t>
      </w:r>
      <w:r w:rsidR="0051146D" w:rsidRPr="0034125C">
        <w:rPr>
          <w:rFonts w:asciiTheme="minorHAnsi" w:hAnsiTheme="minorHAnsi" w:cstheme="minorHAnsi"/>
          <w:sz w:val="20"/>
          <w:szCs w:val="20"/>
          <w:lang w:val="fr-FR"/>
        </w:rPr>
        <w:t>des concerts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336857" w:rsidRPr="0034125C" w:rsidRDefault="00336857" w:rsidP="00336857">
      <w:pPr>
        <w:pStyle w:val="Listenabsatz"/>
        <w:numPr>
          <w:ilvl w:val="0"/>
          <w:numId w:val="26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faire des études.</w:t>
      </w:r>
    </w:p>
    <w:p w:rsidR="00336857" w:rsidRPr="0034125C" w:rsidRDefault="00336857" w:rsidP="00336857">
      <w:pPr>
        <w:pStyle w:val="Listenabsatz"/>
        <w:numPr>
          <w:ilvl w:val="0"/>
          <w:numId w:val="26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faire de la musique.</w:t>
      </w:r>
    </w:p>
    <w:p w:rsidR="001B6023" w:rsidRPr="00F05D29" w:rsidRDefault="001B6023" w:rsidP="00A71994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Mais en ce moment, il en est incapable</w:t>
      </w:r>
      <w:r w:rsidR="00386A91"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parce qu’il</w:t>
      </w: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:rsidR="001B6023" w:rsidRPr="0034125C" w:rsidRDefault="001B6023" w:rsidP="001B6023">
      <w:pPr>
        <w:pStyle w:val="Listenabsatz"/>
        <w:numPr>
          <w:ilvl w:val="0"/>
          <w:numId w:val="29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386A91" w:rsidRPr="0034125C">
        <w:rPr>
          <w:rFonts w:asciiTheme="minorHAnsi" w:hAnsiTheme="minorHAnsi" w:cstheme="minorHAnsi"/>
          <w:sz w:val="20"/>
          <w:szCs w:val="20"/>
          <w:lang w:val="fr-FR"/>
        </w:rPr>
        <w:t>a peur pour sa famille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1B6023" w:rsidRPr="0034125C" w:rsidRDefault="001B6023" w:rsidP="001B6023">
      <w:pPr>
        <w:pStyle w:val="Listenabsatz"/>
        <w:numPr>
          <w:ilvl w:val="0"/>
          <w:numId w:val="29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386A91" w:rsidRPr="0034125C">
        <w:rPr>
          <w:rFonts w:asciiTheme="minorHAnsi" w:hAnsiTheme="minorHAnsi" w:cstheme="minorHAnsi"/>
          <w:sz w:val="20"/>
          <w:szCs w:val="20"/>
          <w:lang w:val="fr-FR"/>
        </w:rPr>
        <w:t>manque d’argent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1B6023" w:rsidRPr="0034125C" w:rsidRDefault="001B6023" w:rsidP="001B6023">
      <w:pPr>
        <w:pStyle w:val="Listenabsatz"/>
        <w:numPr>
          <w:ilvl w:val="0"/>
          <w:numId w:val="29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386A91" w:rsidRPr="0034125C">
        <w:rPr>
          <w:rFonts w:asciiTheme="minorHAnsi" w:hAnsiTheme="minorHAnsi" w:cstheme="minorHAnsi"/>
          <w:sz w:val="20"/>
          <w:szCs w:val="20"/>
          <w:lang w:val="fr-FR"/>
        </w:rPr>
        <w:t>veut jouer pour ses frères restés en Syrie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7A4512" w:rsidRPr="00F05D29" w:rsidRDefault="007C199B" w:rsidP="007A4512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Un nouveau piano ?</w:t>
      </w:r>
    </w:p>
    <w:p w:rsidR="00936C33" w:rsidRPr="0034125C" w:rsidRDefault="00936C33" w:rsidP="00936C33">
      <w:pPr>
        <w:pStyle w:val="Listenabsatz"/>
        <w:numPr>
          <w:ilvl w:val="0"/>
          <w:numId w:val="31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E25648">
        <w:rPr>
          <w:rFonts w:asciiTheme="minorHAnsi" w:hAnsiTheme="minorHAnsi" w:cstheme="minorHAnsi"/>
          <w:sz w:val="20"/>
          <w:szCs w:val="20"/>
          <w:lang w:val="fr-FR"/>
        </w:rPr>
        <w:t xml:space="preserve">Ahmad 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regarde le piano comme un frère qui l’accompagne partout.</w:t>
      </w:r>
    </w:p>
    <w:p w:rsidR="007C199B" w:rsidRPr="0034125C" w:rsidRDefault="007C199B" w:rsidP="007C199B">
      <w:pPr>
        <w:pStyle w:val="Listenabsatz"/>
        <w:numPr>
          <w:ilvl w:val="0"/>
          <w:numId w:val="31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On lui a offert un</w:t>
      </w:r>
      <w:r w:rsidR="00476D48">
        <w:rPr>
          <w:rFonts w:asciiTheme="minorHAnsi" w:hAnsiTheme="minorHAnsi" w:cstheme="minorHAnsi"/>
          <w:sz w:val="20"/>
          <w:szCs w:val="20"/>
          <w:lang w:val="fr-FR"/>
        </w:rPr>
        <w:t xml:space="preserve"> piano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7C199B" w:rsidRPr="0034125C" w:rsidRDefault="007C199B" w:rsidP="007C199B">
      <w:pPr>
        <w:pStyle w:val="Listenabsatz"/>
        <w:numPr>
          <w:ilvl w:val="0"/>
          <w:numId w:val="31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On lui offrira un</w:t>
      </w:r>
      <w:r w:rsidR="00476D48" w:rsidRPr="00476D48">
        <w:rPr>
          <w:rFonts w:asciiTheme="minorHAnsi" w:hAnsiTheme="minorHAnsi" w:cstheme="minorHAnsi"/>
          <w:sz w:val="20"/>
          <w:szCs w:val="20"/>
          <w:lang w:val="fr-FR"/>
        </w:rPr>
        <w:t xml:space="preserve"> piano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33233A" w:rsidRPr="00F05D29" w:rsidRDefault="003F30B6" w:rsidP="0033233A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Faites un dessin pour illustrer l’histoire d’Ahmad. </w:t>
      </w:r>
      <w:r w:rsidR="0058560A">
        <w:rPr>
          <w:rFonts w:asciiTheme="minorHAnsi" w:hAnsiTheme="minorHAnsi" w:cstheme="minorHAnsi"/>
          <w:b/>
          <w:sz w:val="22"/>
          <w:szCs w:val="22"/>
          <w:lang w:val="fr-FR"/>
        </w:rPr>
        <w:t>Le titre en sera</w:t>
      </w:r>
      <w:r w:rsidR="00F77E32" w:rsidRPr="00F05D29">
        <w:rPr>
          <w:rFonts w:asciiTheme="minorHAnsi" w:hAnsiTheme="minorHAnsi" w:cstheme="minorHAnsi"/>
          <w:b/>
          <w:sz w:val="22"/>
          <w:szCs w:val="22"/>
          <w:lang w:val="fr-FR"/>
        </w:rPr>
        <w:t> :</w:t>
      </w:r>
    </w:p>
    <w:p w:rsidR="003F30B6" w:rsidRPr="0034125C" w:rsidRDefault="003F30B6" w:rsidP="003F30B6">
      <w:pPr>
        <w:pStyle w:val="Listenabsatz"/>
        <w:numPr>
          <w:ilvl w:val="0"/>
          <w:numId w:val="32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« La musique – une </w:t>
      </w:r>
      <w:r w:rsidRPr="0034125C">
        <w:rPr>
          <w:rFonts w:asciiTheme="minorHAnsi" w:hAnsiTheme="minorHAnsi" w:cstheme="minorHAnsi"/>
          <w:sz w:val="20"/>
          <w:szCs w:val="20"/>
          <w:u w:val="single"/>
          <w:lang w:val="fr-FR"/>
        </w:rPr>
        <w:t>bougie</w:t>
      </w:r>
      <w:r w:rsidR="005874A4" w:rsidRPr="0034125C">
        <w:rPr>
          <w:rStyle w:val="Funotenzeichen"/>
          <w:rFonts w:asciiTheme="minorHAnsi" w:hAnsiTheme="minorHAnsi" w:cstheme="minorHAnsi"/>
          <w:sz w:val="20"/>
          <w:szCs w:val="20"/>
          <w:lang w:val="fr-FR"/>
        </w:rPr>
        <w:footnoteReference w:id="2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dans le noir »</w:t>
      </w:r>
      <w:r w:rsidR="0075287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2873CB" w:rsidRPr="00AE24FC" w:rsidRDefault="0058560A" w:rsidP="00AE24FC">
      <w:pPr>
        <w:pStyle w:val="Listenabsatz"/>
        <w:numPr>
          <w:ilvl w:val="0"/>
          <w:numId w:val="32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  <w:lang w:val="fr-FR"/>
        </w:rPr>
        <w:t xml:space="preserve">… </w:t>
      </w:r>
      <w:r w:rsidR="00384D1E">
        <w:rPr>
          <w:rFonts w:asciiTheme="minorHAnsi" w:hAnsiTheme="minorHAnsi" w:cstheme="minorHAnsi"/>
          <w:sz w:val="20"/>
          <w:szCs w:val="20"/>
          <w:lang w:val="fr-FR"/>
        </w:rPr>
        <w:t xml:space="preserve">ou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choisissez </w:t>
      </w:r>
      <w:r w:rsidR="00384D1E">
        <w:rPr>
          <w:rFonts w:asciiTheme="minorHAnsi" w:hAnsiTheme="minorHAnsi" w:cstheme="minorHAnsi"/>
          <w:sz w:val="20"/>
          <w:szCs w:val="20"/>
          <w:lang w:val="fr-FR"/>
        </w:rPr>
        <w:t>un autre motif.</w:t>
      </w:r>
      <w:r w:rsidR="002873CB" w:rsidRPr="00AE24FC">
        <w:rPr>
          <w:rFonts w:asciiTheme="minorHAnsi" w:hAnsiTheme="minorHAnsi" w:cstheme="minorHAnsi"/>
          <w:sz w:val="20"/>
          <w:szCs w:val="20"/>
          <w:lang w:val="fr-FR"/>
        </w:rPr>
        <w:br w:type="page"/>
      </w:r>
      <w:r w:rsidR="002873CB" w:rsidRPr="00AE24FC">
        <w:rPr>
          <w:rFonts w:asciiTheme="minorHAnsi" w:hAnsiTheme="minorHAnsi" w:cstheme="minorHAnsi"/>
          <w:b/>
          <w:smallCaps/>
          <w:sz w:val="32"/>
          <w:szCs w:val="32"/>
          <w:u w:val="single"/>
          <w:lang w:val="fr-FR"/>
        </w:rPr>
        <w:lastRenderedPageBreak/>
        <w:t>Solutions</w:t>
      </w:r>
    </w:p>
    <w:p w:rsidR="00AB6085" w:rsidRPr="00AB6085" w:rsidRDefault="00AB6085" w:rsidP="00AB6085">
      <w:pPr>
        <w:ind w:right="1"/>
        <w:jc w:val="center"/>
        <w:rPr>
          <w:rFonts w:asciiTheme="minorHAnsi" w:hAnsiTheme="minorHAnsi" w:cstheme="minorHAnsi"/>
          <w:b/>
          <w:smallCaps/>
          <w:sz w:val="32"/>
          <w:szCs w:val="32"/>
          <w:u w:val="single"/>
          <w:lang w:val="fr-FR"/>
        </w:rPr>
      </w:pPr>
    </w:p>
    <w:p w:rsidR="00D55CC5" w:rsidRPr="000424BF" w:rsidRDefault="00D55CC5" w:rsidP="00332A99">
      <w:pPr>
        <w:pStyle w:val="Listenabsatz"/>
        <w:numPr>
          <w:ilvl w:val="0"/>
          <w:numId w:val="3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Décrivez les images qu’on voit de la ville de Yarmouk.</w:t>
      </w: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br/>
      </w:r>
      <w:r w:rsidR="000424BF" w:rsidRPr="000424BF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="00332A99" w:rsidRPr="000424BF">
        <w:rPr>
          <w:rFonts w:asciiTheme="minorHAnsi" w:hAnsiTheme="minorHAnsi" w:cstheme="minorHAnsi"/>
          <w:b/>
          <w:sz w:val="22"/>
          <w:szCs w:val="22"/>
          <w:lang w:val="fr-FR"/>
        </w:rPr>
        <w:t xml:space="preserve">n voit une rue dévastée, des maisons </w:t>
      </w:r>
      <w:r w:rsidR="000424BF">
        <w:rPr>
          <w:rFonts w:asciiTheme="minorHAnsi" w:hAnsiTheme="minorHAnsi" w:cstheme="minorHAnsi"/>
          <w:b/>
          <w:sz w:val="22"/>
          <w:szCs w:val="22"/>
          <w:lang w:val="fr-FR"/>
        </w:rPr>
        <w:t xml:space="preserve">en ruines / </w:t>
      </w:r>
      <w:r w:rsidR="00332A99" w:rsidRPr="000424BF">
        <w:rPr>
          <w:rFonts w:asciiTheme="minorHAnsi" w:hAnsiTheme="minorHAnsi" w:cstheme="minorHAnsi"/>
          <w:b/>
          <w:sz w:val="22"/>
          <w:szCs w:val="22"/>
          <w:lang w:val="fr-FR"/>
        </w:rPr>
        <w:t>criblées de balles / des façades détruites par des bombes</w:t>
      </w:r>
      <w:r w:rsidR="000424BF">
        <w:rPr>
          <w:rFonts w:asciiTheme="minorHAnsi" w:hAnsiTheme="minorHAnsi" w:cstheme="minorHAnsi"/>
          <w:b/>
          <w:sz w:val="22"/>
          <w:szCs w:val="22"/>
          <w:lang w:val="fr-FR"/>
        </w:rPr>
        <w:t>, de</w:t>
      </w:r>
      <w:r w:rsidR="00206E49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0424BF">
        <w:rPr>
          <w:rFonts w:asciiTheme="minorHAnsi" w:hAnsiTheme="minorHAnsi" w:cstheme="minorHAnsi"/>
          <w:b/>
          <w:sz w:val="22"/>
          <w:szCs w:val="22"/>
          <w:lang w:val="fr-FR"/>
        </w:rPr>
        <w:t xml:space="preserve"> murs </w:t>
      </w:r>
      <w:r w:rsidR="00206E49">
        <w:rPr>
          <w:rFonts w:asciiTheme="minorHAnsi" w:hAnsiTheme="minorHAnsi" w:cstheme="minorHAnsi"/>
          <w:b/>
          <w:sz w:val="22"/>
          <w:szCs w:val="22"/>
          <w:lang w:val="fr-FR"/>
        </w:rPr>
        <w:t>écroulés</w:t>
      </w:r>
      <w:r w:rsidR="00EF2D09">
        <w:rPr>
          <w:rFonts w:asciiTheme="minorHAnsi" w:hAnsiTheme="minorHAnsi" w:cstheme="minorHAnsi"/>
          <w:b/>
          <w:sz w:val="22"/>
          <w:szCs w:val="22"/>
          <w:lang w:val="fr-FR"/>
        </w:rPr>
        <w:t>, des f</w:t>
      </w:r>
      <w:r w:rsidR="00EF2D09" w:rsidRPr="00EF2D09">
        <w:rPr>
          <w:rFonts w:asciiTheme="minorHAnsi" w:hAnsiTheme="minorHAnsi" w:cstheme="minorHAnsi"/>
          <w:b/>
          <w:sz w:val="22"/>
          <w:szCs w:val="22"/>
          <w:lang w:val="fr-FR"/>
        </w:rPr>
        <w:t>enêtres brisées</w:t>
      </w:r>
      <w:r w:rsidR="000424BF">
        <w:rPr>
          <w:rFonts w:asciiTheme="minorHAnsi" w:hAnsiTheme="minorHAnsi" w:cstheme="minorHAnsi"/>
          <w:b/>
          <w:sz w:val="22"/>
          <w:szCs w:val="22"/>
          <w:lang w:val="fr-FR"/>
        </w:rPr>
        <w:t>..</w:t>
      </w:r>
      <w:r w:rsidR="00332A99" w:rsidRPr="000424BF">
        <w:rPr>
          <w:rFonts w:asciiTheme="minorHAnsi" w:hAnsiTheme="minorHAnsi" w:cstheme="minorHAnsi"/>
          <w:b/>
          <w:sz w:val="22"/>
          <w:szCs w:val="22"/>
          <w:lang w:val="fr-FR"/>
        </w:rPr>
        <w:t>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Ahmad jouait à Yarmouk</w:t>
      </w:r>
    </w:p>
    <w:p w:rsidR="00D55CC5" w:rsidRPr="0034125C" w:rsidRDefault="00D55CC5" w:rsidP="004A60AC">
      <w:pPr>
        <w:pStyle w:val="Listenabsatz"/>
        <w:numPr>
          <w:ilvl w:val="0"/>
          <w:numId w:val="34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mais aussi dans le monde entier.</w:t>
      </w:r>
    </w:p>
    <w:p w:rsidR="00D55CC5" w:rsidRPr="00332A99" w:rsidRDefault="00332A99" w:rsidP="004A60AC">
      <w:pPr>
        <w:pStyle w:val="Listenabsatz"/>
        <w:numPr>
          <w:ilvl w:val="0"/>
          <w:numId w:val="34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332A99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332A99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et ses vidéos sont connues dans le monde entier.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Yarmouk</w:t>
      </w:r>
    </w:p>
    <w:p w:rsidR="00D55CC5" w:rsidRPr="0034125C" w:rsidRDefault="00D53522" w:rsidP="004A60AC">
      <w:pPr>
        <w:pStyle w:val="Listenabsatz"/>
        <w:numPr>
          <w:ilvl w:val="0"/>
          <w:numId w:val="35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D53522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Pr="00D53522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est un quartier de Damas.</w:t>
      </w:r>
    </w:p>
    <w:p w:rsidR="00D55CC5" w:rsidRPr="00D53522" w:rsidRDefault="00D53522" w:rsidP="00332A99">
      <w:pPr>
        <w:pStyle w:val="Listenabsatz"/>
        <w:numPr>
          <w:ilvl w:val="0"/>
          <w:numId w:val="35"/>
        </w:numPr>
        <w:tabs>
          <w:tab w:val="left" w:pos="540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D53522">
        <w:rPr>
          <w:rFonts w:asciiTheme="minorHAnsi" w:hAnsiTheme="minorHAnsi" w:cstheme="minorHAnsi"/>
          <w:sz w:val="20"/>
          <w:szCs w:val="20"/>
        </w:rPr>
        <w:sym w:font="Wingdings" w:char="00A8"/>
      </w:r>
      <w:r w:rsidRPr="00D53522">
        <w:rPr>
          <w:rFonts w:asciiTheme="minorHAnsi" w:hAnsiTheme="minorHAnsi" w:cstheme="minorHAnsi"/>
          <w:sz w:val="20"/>
          <w:szCs w:val="20"/>
          <w:lang w:val="fr-FR"/>
        </w:rPr>
        <w:t xml:space="preserve">  est une ville attaquée par les Palestiniens.</w:t>
      </w:r>
    </w:p>
    <w:p w:rsidR="00D55CC5" w:rsidRPr="00332A99" w:rsidRDefault="00332A99" w:rsidP="00332A99">
      <w:pPr>
        <w:pStyle w:val="Listenabsatz"/>
        <w:numPr>
          <w:ilvl w:val="0"/>
          <w:numId w:val="35"/>
        </w:numPr>
        <w:tabs>
          <w:tab w:val="left" w:pos="540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332A99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CC22FA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est un camp p</w:t>
      </w:r>
      <w:r w:rsidR="00D55CC5" w:rsidRPr="00332A99">
        <w:rPr>
          <w:rFonts w:asciiTheme="minorHAnsi" w:hAnsiTheme="minorHAnsi" w:cstheme="minorHAnsi"/>
          <w:b/>
          <w:sz w:val="20"/>
          <w:szCs w:val="20"/>
          <w:lang w:val="fr-FR"/>
        </w:rPr>
        <w:t>alestinien.</w:t>
      </w:r>
    </w:p>
    <w:p w:rsidR="00D55CC5" w:rsidRPr="00332A99" w:rsidRDefault="00332A99" w:rsidP="00332A99">
      <w:pPr>
        <w:pStyle w:val="Listenabsatz"/>
        <w:numPr>
          <w:ilvl w:val="0"/>
          <w:numId w:val="35"/>
        </w:numPr>
        <w:tabs>
          <w:tab w:val="left" w:pos="540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332A99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332A99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</w:t>
      </w:r>
      <w:r w:rsidR="00C63022" w:rsidRPr="00332A99">
        <w:rPr>
          <w:rFonts w:asciiTheme="minorHAnsi" w:hAnsiTheme="minorHAnsi" w:cstheme="minorHAnsi"/>
          <w:b/>
          <w:sz w:val="20"/>
          <w:szCs w:val="20"/>
          <w:lang w:val="fr-FR"/>
        </w:rPr>
        <w:t>un</w:t>
      </w:r>
      <w:r w:rsidR="00D55CC5" w:rsidRPr="00332A99">
        <w:rPr>
          <w:rFonts w:asciiTheme="minorHAnsi" w:hAnsiTheme="minorHAnsi" w:cstheme="minorHAnsi"/>
          <w:b/>
          <w:sz w:val="20"/>
          <w:szCs w:val="20"/>
          <w:lang w:val="fr-FR"/>
        </w:rPr>
        <w:t xml:space="preserve"> </w:t>
      </w:r>
      <w:r w:rsidR="00C63022" w:rsidRPr="00C63022">
        <w:rPr>
          <w:rFonts w:asciiTheme="minorHAnsi" w:hAnsiTheme="minorHAnsi" w:cstheme="minorHAnsi"/>
          <w:b/>
          <w:sz w:val="20"/>
          <w:szCs w:val="20"/>
          <w:lang w:val="fr-FR"/>
        </w:rPr>
        <w:t>quartier</w:t>
      </w:r>
      <w:r w:rsidR="00D55CC5" w:rsidRPr="00332A99">
        <w:rPr>
          <w:rFonts w:asciiTheme="minorHAnsi" w:hAnsiTheme="minorHAnsi" w:cstheme="minorHAnsi"/>
          <w:b/>
          <w:sz w:val="20"/>
          <w:szCs w:val="20"/>
          <w:lang w:val="fr-FR"/>
        </w:rPr>
        <w:t xml:space="preserve"> dont les habitants survivent difficilement.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Dans la rue, Ahmad accompagne avec son piano des enfants qui chantent</w:t>
      </w:r>
    </w:p>
    <w:p w:rsidR="00D55CC5" w:rsidRPr="0034125C" w:rsidRDefault="00D55CC5" w:rsidP="004A60AC">
      <w:pPr>
        <w:pStyle w:val="Listenabsatz"/>
        <w:numPr>
          <w:ilvl w:val="0"/>
          <w:numId w:val="36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parce qu’il leur donne des cours, car il est professeur de musique.</w:t>
      </w:r>
    </w:p>
    <w:p w:rsidR="00D55CC5" w:rsidRPr="0034125C" w:rsidRDefault="00D55CC5" w:rsidP="00332A99">
      <w:pPr>
        <w:pStyle w:val="Listenabsatz"/>
        <w:numPr>
          <w:ilvl w:val="0"/>
          <w:numId w:val="36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parce que c’est une forme de combat.</w:t>
      </w:r>
    </w:p>
    <w:p w:rsidR="00D55CC5" w:rsidRPr="000333B4" w:rsidRDefault="00D32A01" w:rsidP="00332A99">
      <w:pPr>
        <w:pStyle w:val="Listenabsatz"/>
        <w:numPr>
          <w:ilvl w:val="0"/>
          <w:numId w:val="36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0333B4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0333B4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pour donner de l’espoir aux gens.</w:t>
      </w:r>
    </w:p>
    <w:p w:rsidR="00D55CC5" w:rsidRPr="0034125C" w:rsidRDefault="00D55CC5" w:rsidP="00332A99">
      <w:pPr>
        <w:pStyle w:val="Listenabsatz"/>
        <w:numPr>
          <w:ilvl w:val="0"/>
          <w:numId w:val="36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pour </w:t>
      </w:r>
      <w:r w:rsidR="00084FBA">
        <w:rPr>
          <w:rFonts w:asciiTheme="minorHAnsi" w:hAnsiTheme="minorHAnsi" w:cstheme="minorHAnsi"/>
          <w:sz w:val="20"/>
          <w:szCs w:val="20"/>
          <w:lang w:val="fr-FR"/>
        </w:rPr>
        <w:t>cach</w:t>
      </w:r>
      <w:r w:rsidR="00013F58">
        <w:rPr>
          <w:rFonts w:asciiTheme="minorHAnsi" w:hAnsiTheme="minorHAnsi" w:cstheme="minorHAnsi"/>
          <w:sz w:val="20"/>
          <w:szCs w:val="20"/>
          <w:lang w:val="fr-FR"/>
        </w:rPr>
        <w:t>er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la souffrance aux enfants.</w:t>
      </w:r>
    </w:p>
    <w:p w:rsidR="00D55CC5" w:rsidRPr="000333B4" w:rsidRDefault="00D32A01" w:rsidP="00332A99">
      <w:pPr>
        <w:pStyle w:val="Listenabsatz"/>
        <w:numPr>
          <w:ilvl w:val="0"/>
          <w:numId w:val="36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0333B4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0333B4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parce que les gens aiment la musique </w:t>
      </w:r>
      <w:r w:rsidR="00B07943">
        <w:rPr>
          <w:rFonts w:asciiTheme="minorHAnsi" w:hAnsiTheme="minorHAnsi" w:cstheme="minorHAnsi"/>
          <w:b/>
          <w:sz w:val="20"/>
          <w:szCs w:val="20"/>
          <w:lang w:val="fr-FR"/>
        </w:rPr>
        <w:t>même s’</w:t>
      </w:r>
      <w:r w:rsidR="00D55CC5" w:rsidRPr="000333B4">
        <w:rPr>
          <w:rFonts w:asciiTheme="minorHAnsi" w:hAnsiTheme="minorHAnsi" w:cstheme="minorHAnsi"/>
          <w:b/>
          <w:sz w:val="20"/>
          <w:szCs w:val="20"/>
          <w:lang w:val="fr-FR"/>
        </w:rPr>
        <w:t>ils ont faim.</w:t>
      </w:r>
    </w:p>
    <w:p w:rsidR="00D55CC5" w:rsidRPr="0034125C" w:rsidRDefault="00D55CC5" w:rsidP="00332A99">
      <w:pPr>
        <w:pStyle w:val="Listenabsatz"/>
        <w:numPr>
          <w:ilvl w:val="0"/>
          <w:numId w:val="36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t>Corrigez les mauvaises réponses </w:t>
      </w:r>
      <w:proofErr w:type="gramStart"/>
      <w:r w:rsidRPr="0034125C">
        <w:rPr>
          <w:rFonts w:asciiTheme="minorHAnsi" w:hAnsiTheme="minorHAnsi" w:cstheme="minorHAnsi"/>
          <w:sz w:val="20"/>
          <w:szCs w:val="20"/>
          <w:lang w:val="fr-FR"/>
        </w:rPr>
        <w:t>:</w:t>
      </w:r>
      <w:proofErr w:type="gramEnd"/>
      <w:r w:rsidRPr="0034125C">
        <w:rPr>
          <w:rFonts w:asciiTheme="minorHAnsi" w:hAnsiTheme="minorHAnsi" w:cstheme="minorHAnsi"/>
          <w:sz w:val="20"/>
          <w:szCs w:val="20"/>
          <w:lang w:val="fr-FR"/>
        </w:rPr>
        <w:br/>
      </w:r>
      <w:r w:rsidR="00D32A01" w:rsidRPr="00D32A01">
        <w:rPr>
          <w:rFonts w:asciiTheme="minorHAnsi" w:hAnsiTheme="minorHAnsi" w:cstheme="minorHAnsi"/>
          <w:b/>
          <w:sz w:val="20"/>
          <w:szCs w:val="20"/>
          <w:lang w:val="fr-FR"/>
        </w:rPr>
        <w:t xml:space="preserve">Il joue </w:t>
      </w:r>
      <w:r w:rsidR="00D32A01" w:rsidRPr="00D32A01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malgré</w:t>
      </w:r>
      <w:r w:rsidR="00D32A01" w:rsidRPr="00D32A01">
        <w:rPr>
          <w:rFonts w:asciiTheme="minorHAnsi" w:hAnsiTheme="minorHAnsi" w:cstheme="minorHAnsi"/>
          <w:b/>
          <w:sz w:val="20"/>
          <w:szCs w:val="20"/>
          <w:lang w:val="fr-FR"/>
        </w:rPr>
        <w:t xml:space="preserve"> les combats et les souffrances</w:t>
      </w:r>
      <w:r w:rsidR="00956CD5">
        <w:rPr>
          <w:rFonts w:asciiTheme="minorHAnsi" w:hAnsiTheme="minorHAnsi" w:cstheme="minorHAnsi"/>
          <w:b/>
          <w:sz w:val="20"/>
          <w:szCs w:val="20"/>
          <w:lang w:val="fr-FR"/>
        </w:rPr>
        <w:t>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L’État islamique</w:t>
      </w:r>
    </w:p>
    <w:p w:rsidR="00332A99" w:rsidRDefault="00D55CC5" w:rsidP="00332A99">
      <w:pPr>
        <w:pStyle w:val="Listenabsatz"/>
        <w:numPr>
          <w:ilvl w:val="0"/>
          <w:numId w:val="46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32A99">
        <w:rPr>
          <w:rFonts w:asciiTheme="minorHAnsi" w:hAnsiTheme="minorHAnsi" w:cstheme="minorHAnsi"/>
          <w:sz w:val="20"/>
          <w:szCs w:val="20"/>
          <w:lang w:val="fr-FR"/>
        </w:rPr>
        <w:t xml:space="preserve">   a attaqué Yarmouk en avril.</w:t>
      </w:r>
    </w:p>
    <w:p w:rsidR="00D55CC5" w:rsidRPr="008C56EF" w:rsidRDefault="008C56EF" w:rsidP="00332A99">
      <w:pPr>
        <w:pStyle w:val="Listenabsatz"/>
        <w:numPr>
          <w:ilvl w:val="0"/>
          <w:numId w:val="46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8C56EF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8C56EF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a pris le contrôle de Yarmouk en avril.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540"/>
        </w:tabs>
        <w:spacing w:line="276" w:lineRule="auto"/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Un islamiste </w:t>
      </w:r>
    </w:p>
    <w:p w:rsidR="00D55CC5" w:rsidRPr="00D92CD7" w:rsidRDefault="00D55CC5" w:rsidP="004A60AC">
      <w:pPr>
        <w:pStyle w:val="Listenabsatz"/>
        <w:numPr>
          <w:ilvl w:val="0"/>
          <w:numId w:val="38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D92CD7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D92CD7">
        <w:rPr>
          <w:rFonts w:asciiTheme="minorHAnsi" w:hAnsiTheme="minorHAnsi" w:cstheme="minorHAnsi"/>
          <w:sz w:val="20"/>
          <w:szCs w:val="20"/>
          <w:lang w:val="fr-FR"/>
        </w:rPr>
        <w:t xml:space="preserve">   a confisqué</w:t>
      </w:r>
      <w:r w:rsidR="00C152F3" w:rsidRPr="00D92CD7">
        <w:rPr>
          <w:rFonts w:asciiTheme="minorHAnsi" w:hAnsiTheme="minorHAnsi" w:cstheme="minorHAnsi"/>
          <w:sz w:val="20"/>
          <w:szCs w:val="20"/>
          <w:lang w:val="fr-FR"/>
        </w:rPr>
        <w:t xml:space="preserve"> le piano d’Ahmad.</w:t>
      </w:r>
      <w:r w:rsidRPr="00D92CD7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</w:p>
    <w:p w:rsidR="00D55CC5" w:rsidRPr="00D92CD7" w:rsidRDefault="008C56EF" w:rsidP="00332A99">
      <w:pPr>
        <w:pStyle w:val="Listenabsatz"/>
        <w:numPr>
          <w:ilvl w:val="0"/>
          <w:numId w:val="38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D92CD7">
        <w:rPr>
          <w:rFonts w:asciiTheme="minorHAnsi" w:hAnsiTheme="minorHAnsi" w:cstheme="minorHAnsi"/>
          <w:b/>
          <w:sz w:val="20"/>
          <w:szCs w:val="20"/>
          <w:lang w:val="fr-FR"/>
        </w:rPr>
        <w:sym w:font="Wingdings 2" w:char="0054"/>
      </w:r>
      <w:r w:rsidR="00C152F3" w:rsidRPr="00D92CD7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a brûlé le piano d’Ahmad.</w:t>
      </w:r>
    </w:p>
    <w:p w:rsidR="00D55CC5" w:rsidRPr="0034125C" w:rsidRDefault="00D53522" w:rsidP="00332A99">
      <w:pPr>
        <w:pStyle w:val="Listenabsatz"/>
        <w:numPr>
          <w:ilvl w:val="0"/>
          <w:numId w:val="38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D53522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Pr="00D53522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Il l’a fait parce qu’Ahmad faisait de la musique.</w:t>
      </w:r>
    </w:p>
    <w:p w:rsidR="00D55CC5" w:rsidRPr="00D53522" w:rsidRDefault="00D53522" w:rsidP="00332A99">
      <w:pPr>
        <w:pStyle w:val="Listenabsatz"/>
        <w:numPr>
          <w:ilvl w:val="0"/>
          <w:numId w:val="38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D53522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D53522">
        <w:rPr>
          <w:rFonts w:asciiTheme="minorHAnsi" w:hAnsiTheme="minorHAnsi" w:cstheme="minorHAnsi"/>
          <w:sz w:val="20"/>
          <w:szCs w:val="20"/>
          <w:lang w:val="fr-FR"/>
        </w:rPr>
        <w:t xml:space="preserve">   Il l’a fait parce qu’Ahmad a refusé de jouer de la musique islamique.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Ahmad</w:t>
      </w:r>
    </w:p>
    <w:p w:rsidR="00D55CC5" w:rsidRPr="0034125C" w:rsidRDefault="00D55CC5" w:rsidP="00332A99">
      <w:pPr>
        <w:pStyle w:val="Listenabsatz"/>
        <w:numPr>
          <w:ilvl w:val="0"/>
          <w:numId w:val="47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a </w:t>
      </w:r>
      <w:r w:rsidR="00FB74F6" w:rsidRPr="00FB74F6">
        <w:rPr>
          <w:rFonts w:asciiTheme="minorHAnsi" w:hAnsiTheme="minorHAnsi" w:cstheme="minorHAnsi"/>
          <w:sz w:val="20"/>
          <w:szCs w:val="20"/>
          <w:lang w:val="fr-FR"/>
        </w:rPr>
        <w:t xml:space="preserve">discuté parce qu’il a refusé de </w:t>
      </w:r>
      <w:r w:rsidR="00612056">
        <w:rPr>
          <w:rFonts w:asciiTheme="minorHAnsi" w:hAnsiTheme="minorHAnsi" w:cstheme="minorHAnsi"/>
          <w:sz w:val="20"/>
          <w:szCs w:val="20"/>
          <w:lang w:val="fr-FR"/>
        </w:rPr>
        <w:t>laisser</w:t>
      </w:r>
      <w:r w:rsidR="00FB74F6" w:rsidRPr="00FB74F6">
        <w:rPr>
          <w:rFonts w:asciiTheme="minorHAnsi" w:hAnsiTheme="minorHAnsi" w:cstheme="minorHAnsi"/>
          <w:sz w:val="20"/>
          <w:szCs w:val="20"/>
          <w:lang w:val="fr-FR"/>
        </w:rPr>
        <w:t xml:space="preserve"> son piano à l’islamiste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D55CC5" w:rsidRPr="002B6AB7" w:rsidRDefault="002B6AB7" w:rsidP="00332A99">
      <w:pPr>
        <w:pStyle w:val="Listenabsatz"/>
        <w:numPr>
          <w:ilvl w:val="0"/>
          <w:numId w:val="47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2B6AB7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955464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pense qu’il </w:t>
      </w:r>
      <w:r w:rsidR="00D55CC5" w:rsidRPr="002B6AB7">
        <w:rPr>
          <w:rFonts w:asciiTheme="minorHAnsi" w:hAnsiTheme="minorHAnsi" w:cstheme="minorHAnsi"/>
          <w:b/>
          <w:sz w:val="20"/>
          <w:szCs w:val="20"/>
          <w:lang w:val="fr-FR"/>
        </w:rPr>
        <w:t xml:space="preserve">est </w:t>
      </w:r>
      <w:r w:rsidR="00955464">
        <w:rPr>
          <w:rFonts w:asciiTheme="minorHAnsi" w:hAnsiTheme="minorHAnsi" w:cstheme="minorHAnsi"/>
          <w:b/>
          <w:sz w:val="20"/>
          <w:szCs w:val="20"/>
          <w:lang w:val="fr-FR"/>
        </w:rPr>
        <w:t xml:space="preserve">trop </w:t>
      </w:r>
      <w:r w:rsidR="00D55CC5" w:rsidRPr="002B6AB7">
        <w:rPr>
          <w:rFonts w:asciiTheme="minorHAnsi" w:hAnsiTheme="minorHAnsi" w:cstheme="minorHAnsi"/>
          <w:b/>
          <w:sz w:val="20"/>
          <w:szCs w:val="20"/>
          <w:lang w:val="fr-FR"/>
        </w:rPr>
        <w:t>dangereux de discuter avec les islamistes.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Ahmad joue une dernière fois </w:t>
      </w:r>
      <w:r w:rsidR="003437EA">
        <w:rPr>
          <w:rFonts w:asciiTheme="minorHAnsi" w:hAnsiTheme="minorHAnsi" w:cstheme="minorHAnsi"/>
          <w:b/>
          <w:sz w:val="22"/>
          <w:szCs w:val="22"/>
          <w:lang w:val="fr-FR"/>
        </w:rPr>
        <w:t>sur</w:t>
      </w: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un vieux synthétiseur, puis il fuit</w:t>
      </w:r>
    </w:p>
    <w:p w:rsidR="00D55CC5" w:rsidRPr="0034125C" w:rsidRDefault="00D55CC5" w:rsidP="004A60AC">
      <w:pPr>
        <w:pStyle w:val="Listenabsatz"/>
        <w:numPr>
          <w:ilvl w:val="0"/>
          <w:numId w:val="40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avec sa famille.</w:t>
      </w:r>
    </w:p>
    <w:p w:rsidR="00D55CC5" w:rsidRPr="00FC17C1" w:rsidRDefault="002B6AB7" w:rsidP="00332A99">
      <w:pPr>
        <w:pStyle w:val="Listenabsatz"/>
        <w:numPr>
          <w:ilvl w:val="0"/>
          <w:numId w:val="4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sans sa famille.</w:t>
      </w:r>
    </w:p>
    <w:p w:rsidR="00FB70A4" w:rsidRPr="00F05D29" w:rsidRDefault="00FB70A4" w:rsidP="00FB70A4">
      <w:pPr>
        <w:pStyle w:val="Listenabsatz"/>
        <w:numPr>
          <w:ilvl w:val="0"/>
          <w:numId w:val="10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A</w:t>
      </w:r>
      <w:r>
        <w:rPr>
          <w:rFonts w:asciiTheme="minorHAnsi" w:hAnsiTheme="minorHAnsi" w:cstheme="minorHAnsi"/>
          <w:b/>
          <w:sz w:val="22"/>
          <w:szCs w:val="22"/>
          <w:lang w:val="fr-FR"/>
        </w:rPr>
        <w:t>près le départ</w:t>
      </w: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,</w:t>
      </w:r>
    </w:p>
    <w:p w:rsidR="00D55CC5" w:rsidRPr="00FC17C1" w:rsidRDefault="00FC17C1" w:rsidP="004A60AC">
      <w:pPr>
        <w:pStyle w:val="Listenabsatz"/>
        <w:numPr>
          <w:ilvl w:val="0"/>
          <w:numId w:val="41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5F6840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il</w:t>
      </w:r>
      <w:r w:rsidR="0074268F" w:rsidRPr="0074268F">
        <w:rPr>
          <w:rFonts w:asciiTheme="minorHAnsi" w:hAnsiTheme="minorHAnsi" w:cstheme="minorHAnsi"/>
          <w:b/>
          <w:sz w:val="20"/>
          <w:szCs w:val="20"/>
          <w:lang w:val="fr-FR"/>
        </w:rPr>
        <w:t xml:space="preserve"> </w:t>
      </w:r>
      <w:r w:rsidR="005F6840">
        <w:rPr>
          <w:rFonts w:asciiTheme="minorHAnsi" w:hAnsiTheme="minorHAnsi" w:cstheme="minorHAnsi"/>
          <w:b/>
          <w:sz w:val="20"/>
          <w:szCs w:val="20"/>
          <w:lang w:val="fr-FR"/>
        </w:rPr>
        <w:t>filme</w:t>
      </w:r>
      <w:r w:rsidR="00FB70A4">
        <w:rPr>
          <w:rFonts w:asciiTheme="minorHAnsi" w:hAnsiTheme="minorHAnsi" w:cstheme="minorHAnsi"/>
          <w:b/>
          <w:sz w:val="20"/>
          <w:szCs w:val="20"/>
          <w:lang w:val="fr-FR"/>
        </w:rPr>
        <w:t xml:space="preserve"> sa fuite</w:t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>.</w:t>
      </w:r>
    </w:p>
    <w:p w:rsidR="00D55CC5" w:rsidRPr="0034125C" w:rsidRDefault="00D55CC5" w:rsidP="00332A99">
      <w:pPr>
        <w:pStyle w:val="Listenabsatz"/>
        <w:numPr>
          <w:ilvl w:val="0"/>
          <w:numId w:val="41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il écrit l’histoire de sa fuite.</w:t>
      </w:r>
    </w:p>
    <w:p w:rsidR="00D55CC5" w:rsidRPr="00FC17C1" w:rsidRDefault="00FC17C1" w:rsidP="00332A99">
      <w:pPr>
        <w:pStyle w:val="Listenabsatz"/>
        <w:numPr>
          <w:ilvl w:val="0"/>
          <w:numId w:val="41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il chante beaucoup.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709"/>
        </w:tabs>
        <w:ind w:right="1"/>
        <w:rPr>
          <w:rFonts w:asciiTheme="minorHAnsi" w:hAnsiTheme="minorHAnsi" w:cstheme="minorHAnsi"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Il arrive en Allemagne</w:t>
      </w:r>
      <w:r w:rsidRPr="00F05D29">
        <w:rPr>
          <w:rFonts w:asciiTheme="minorHAnsi" w:hAnsiTheme="minorHAnsi" w:cstheme="minorHAnsi"/>
          <w:sz w:val="22"/>
          <w:szCs w:val="22"/>
          <w:lang w:val="fr-FR"/>
        </w:rPr>
        <w:t xml:space="preserve"> au mois de </w:t>
      </w:r>
      <w:r w:rsidR="00FC17C1" w:rsidRPr="00FC17C1">
        <w:rPr>
          <w:rFonts w:asciiTheme="minorHAnsi" w:hAnsiTheme="minorHAnsi" w:cstheme="minorHAnsi"/>
          <w:b/>
          <w:sz w:val="22"/>
          <w:szCs w:val="22"/>
          <w:lang w:val="fr-FR"/>
        </w:rPr>
        <w:t>septembre</w:t>
      </w:r>
      <w:r w:rsidR="00252854">
        <w:rPr>
          <w:rFonts w:asciiTheme="minorHAnsi" w:hAnsiTheme="minorHAnsi" w:cstheme="minorHAnsi"/>
          <w:b/>
          <w:sz w:val="22"/>
          <w:szCs w:val="22"/>
          <w:lang w:val="fr-FR"/>
        </w:rPr>
        <w:t>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En Allemagne, il veut</w:t>
      </w:r>
    </w:p>
    <w:p w:rsidR="00D55CC5" w:rsidRPr="0034125C" w:rsidRDefault="00D55CC5" w:rsidP="004A60AC">
      <w:pPr>
        <w:pStyle w:val="Listenabsatz"/>
        <w:numPr>
          <w:ilvl w:val="0"/>
          <w:numId w:val="42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</w:t>
      </w:r>
      <w:r w:rsidR="00FC17C1">
        <w:rPr>
          <w:rFonts w:asciiTheme="minorHAnsi" w:hAnsiTheme="minorHAnsi" w:cstheme="minorHAnsi"/>
          <w:sz w:val="20"/>
          <w:szCs w:val="20"/>
          <w:lang w:val="fr-FR"/>
        </w:rPr>
        <w:t>organiser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des concerts.</w:t>
      </w:r>
    </w:p>
    <w:p w:rsidR="00D55CC5" w:rsidRPr="00FC17C1" w:rsidRDefault="00FC17C1" w:rsidP="00332A99">
      <w:pPr>
        <w:pStyle w:val="Listenabsatz"/>
        <w:numPr>
          <w:ilvl w:val="0"/>
          <w:numId w:val="42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faire des études.</w:t>
      </w:r>
    </w:p>
    <w:p w:rsidR="00D55CC5" w:rsidRPr="00FC17C1" w:rsidRDefault="00FC17C1" w:rsidP="00332A99">
      <w:pPr>
        <w:pStyle w:val="Listenabsatz"/>
        <w:numPr>
          <w:ilvl w:val="0"/>
          <w:numId w:val="42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faire de la musique.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 xml:space="preserve">Mais en ce moment, il en est incapable parce qu’il </w:t>
      </w:r>
    </w:p>
    <w:p w:rsidR="00D55CC5" w:rsidRPr="00FC17C1" w:rsidRDefault="00FC17C1" w:rsidP="004A60AC">
      <w:pPr>
        <w:pStyle w:val="Listenabsatz"/>
        <w:numPr>
          <w:ilvl w:val="0"/>
          <w:numId w:val="43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E06EA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</w:t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>a peur pour sa famille.</w:t>
      </w:r>
    </w:p>
    <w:p w:rsidR="00D55CC5" w:rsidRPr="0034125C" w:rsidRDefault="00D55CC5" w:rsidP="00332A99">
      <w:pPr>
        <w:pStyle w:val="Listenabsatz"/>
        <w:numPr>
          <w:ilvl w:val="0"/>
          <w:numId w:val="43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manque d’argent.</w:t>
      </w:r>
    </w:p>
    <w:p w:rsidR="00D55CC5" w:rsidRPr="0034125C" w:rsidRDefault="00D55CC5" w:rsidP="00332A99">
      <w:pPr>
        <w:pStyle w:val="Listenabsatz"/>
        <w:numPr>
          <w:ilvl w:val="0"/>
          <w:numId w:val="43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veut jouer pour ses frères restés en Syrie.</w:t>
      </w:r>
    </w:p>
    <w:p w:rsidR="00D55CC5" w:rsidRPr="00F05D29" w:rsidRDefault="00D55CC5" w:rsidP="00D55CC5">
      <w:pPr>
        <w:pStyle w:val="Listenabsatz"/>
        <w:numPr>
          <w:ilvl w:val="0"/>
          <w:numId w:val="33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F05D29">
        <w:rPr>
          <w:rFonts w:asciiTheme="minorHAnsi" w:hAnsiTheme="minorHAnsi" w:cstheme="minorHAnsi"/>
          <w:b/>
          <w:sz w:val="22"/>
          <w:szCs w:val="22"/>
          <w:lang w:val="fr-FR"/>
        </w:rPr>
        <w:t>Un nouveau piano ?</w:t>
      </w:r>
    </w:p>
    <w:p w:rsidR="00936C33" w:rsidRPr="00FC17C1" w:rsidRDefault="00936C33" w:rsidP="00936C33">
      <w:pPr>
        <w:pStyle w:val="Listenabsatz"/>
        <w:numPr>
          <w:ilvl w:val="0"/>
          <w:numId w:val="44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Pr="00FC17C1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</w:t>
      </w:r>
      <w:r w:rsidR="00E25648">
        <w:rPr>
          <w:rFonts w:asciiTheme="minorHAnsi" w:hAnsiTheme="minorHAnsi" w:cstheme="minorHAnsi"/>
          <w:b/>
          <w:sz w:val="20"/>
          <w:szCs w:val="20"/>
          <w:lang w:val="fr-FR"/>
        </w:rPr>
        <w:t xml:space="preserve">Ahmad </w:t>
      </w:r>
      <w:r w:rsidRPr="00FC17C1">
        <w:rPr>
          <w:rFonts w:asciiTheme="minorHAnsi" w:hAnsiTheme="minorHAnsi" w:cstheme="minorHAnsi"/>
          <w:b/>
          <w:sz w:val="20"/>
          <w:szCs w:val="20"/>
          <w:lang w:val="fr-FR"/>
        </w:rPr>
        <w:t>regarde le piano comme un frère qui l’accompagne partout.</w:t>
      </w:r>
    </w:p>
    <w:p w:rsidR="00D55CC5" w:rsidRPr="0034125C" w:rsidRDefault="00D55CC5" w:rsidP="004A60AC">
      <w:pPr>
        <w:pStyle w:val="Listenabsatz"/>
        <w:numPr>
          <w:ilvl w:val="0"/>
          <w:numId w:val="44"/>
        </w:numPr>
        <w:tabs>
          <w:tab w:val="left" w:pos="709"/>
        </w:tabs>
        <w:ind w:right="1"/>
        <w:rPr>
          <w:rFonts w:asciiTheme="minorHAnsi" w:hAnsiTheme="minorHAnsi" w:cstheme="minorHAnsi"/>
          <w:sz w:val="20"/>
          <w:szCs w:val="20"/>
          <w:lang w:val="fr-FR"/>
        </w:rPr>
      </w:pPr>
      <w:r w:rsidRPr="0034125C">
        <w:rPr>
          <w:rFonts w:asciiTheme="minorHAnsi" w:hAnsiTheme="minorHAnsi" w:cstheme="minorHAnsi"/>
          <w:sz w:val="20"/>
          <w:szCs w:val="20"/>
          <w:lang w:val="fr-FR"/>
        </w:rPr>
        <w:sym w:font="Wingdings" w:char="00A8"/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 xml:space="preserve">   On lui a offert un</w:t>
      </w:r>
      <w:r w:rsidR="00EE0F40" w:rsidRPr="00EE0F40">
        <w:rPr>
          <w:rFonts w:asciiTheme="minorHAnsi" w:hAnsiTheme="minorHAnsi" w:cstheme="minorHAnsi"/>
          <w:sz w:val="20"/>
          <w:szCs w:val="20"/>
          <w:lang w:val="fr-FR"/>
        </w:rPr>
        <w:t xml:space="preserve"> piano</w:t>
      </w:r>
      <w:r w:rsidRPr="0034125C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:rsidR="008821DC" w:rsidRPr="00FC17C1" w:rsidRDefault="00FC17C1" w:rsidP="00332A99">
      <w:pPr>
        <w:pStyle w:val="Listenabsatz"/>
        <w:numPr>
          <w:ilvl w:val="0"/>
          <w:numId w:val="44"/>
        </w:numPr>
        <w:tabs>
          <w:tab w:val="left" w:pos="709"/>
        </w:tabs>
        <w:ind w:right="1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C17C1">
        <w:rPr>
          <w:rFonts w:asciiTheme="minorHAnsi" w:hAnsiTheme="minorHAnsi" w:cstheme="minorHAnsi"/>
          <w:b/>
          <w:sz w:val="20"/>
          <w:szCs w:val="20"/>
        </w:rPr>
        <w:sym w:font="Wingdings 2" w:char="0054"/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 xml:space="preserve">   On lui offrira un</w:t>
      </w:r>
      <w:r w:rsidR="00EE0F40" w:rsidRPr="00EE0F4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EE0F40" w:rsidRPr="00EE0F40">
        <w:rPr>
          <w:rFonts w:asciiTheme="minorHAnsi" w:hAnsiTheme="minorHAnsi" w:cstheme="minorHAnsi"/>
          <w:b/>
          <w:sz w:val="20"/>
          <w:szCs w:val="20"/>
          <w:lang w:val="fr-FR"/>
        </w:rPr>
        <w:t>piano</w:t>
      </w:r>
      <w:r w:rsidR="00D55CC5" w:rsidRPr="00FC17C1">
        <w:rPr>
          <w:rFonts w:asciiTheme="minorHAnsi" w:hAnsiTheme="minorHAnsi" w:cstheme="minorHAnsi"/>
          <w:b/>
          <w:sz w:val="20"/>
          <w:szCs w:val="20"/>
          <w:lang w:val="fr-FR"/>
        </w:rPr>
        <w:t>.</w:t>
      </w:r>
    </w:p>
    <w:sectPr w:rsidR="008821DC" w:rsidRPr="00FC17C1" w:rsidSect="00F05D29">
      <w:pgSz w:w="11906" w:h="16838"/>
      <w:pgMar w:top="851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8DF" w:rsidRDefault="00C468DF" w:rsidP="00D73E6B">
      <w:r>
        <w:separator/>
      </w:r>
    </w:p>
  </w:endnote>
  <w:endnote w:type="continuationSeparator" w:id="0">
    <w:p w:rsidR="00C468DF" w:rsidRDefault="00C468DF" w:rsidP="00D73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8DF" w:rsidRDefault="00C468DF" w:rsidP="00D73E6B">
      <w:r>
        <w:separator/>
      </w:r>
    </w:p>
  </w:footnote>
  <w:footnote w:type="continuationSeparator" w:id="0">
    <w:p w:rsidR="00C468DF" w:rsidRDefault="00C468DF" w:rsidP="00D73E6B">
      <w:r>
        <w:continuationSeparator/>
      </w:r>
    </w:p>
  </w:footnote>
  <w:footnote w:id="1">
    <w:p w:rsidR="004D6F84" w:rsidRPr="004D6F84" w:rsidRDefault="004D6F84">
      <w:pPr>
        <w:pStyle w:val="Funotentext"/>
        <w:rPr>
          <w:sz w:val="18"/>
        </w:rPr>
      </w:pPr>
      <w:r w:rsidRPr="004D6F84">
        <w:rPr>
          <w:rStyle w:val="Funotenzeichen"/>
          <w:sz w:val="18"/>
        </w:rPr>
        <w:footnoteRef/>
      </w:r>
      <w:r w:rsidRPr="004D6F84">
        <w:rPr>
          <w:b/>
          <w:sz w:val="18"/>
        </w:rPr>
        <w:t xml:space="preserve"> </w:t>
      </w:r>
      <w:proofErr w:type="gramStart"/>
      <w:r w:rsidRPr="00AC3A19">
        <w:rPr>
          <w:rFonts w:asciiTheme="minorHAnsi" w:hAnsiTheme="minorHAnsi" w:cstheme="minorHAnsi"/>
          <w:b/>
          <w:sz w:val="18"/>
          <w:szCs w:val="22"/>
          <w:lang w:val="fr-FR"/>
        </w:rPr>
        <w:t>confisquer</w:t>
      </w:r>
      <w:proofErr w:type="gramEnd"/>
      <w:r w:rsidRPr="00AC3A19">
        <w:rPr>
          <w:rFonts w:asciiTheme="minorHAnsi" w:hAnsiTheme="minorHAnsi" w:cstheme="minorHAnsi"/>
          <w:b/>
          <w:sz w:val="18"/>
          <w:szCs w:val="22"/>
          <w:lang w:val="fr-FR"/>
        </w:rPr>
        <w:t xml:space="preserve"> qc</w:t>
      </w:r>
      <w:r w:rsidRPr="00332A99">
        <w:rPr>
          <w:rFonts w:asciiTheme="minorHAnsi" w:hAnsiTheme="minorHAnsi" w:cstheme="minorHAnsi"/>
          <w:b/>
          <w:sz w:val="18"/>
          <w:szCs w:val="22"/>
        </w:rPr>
        <w:t xml:space="preserve"> </w:t>
      </w:r>
      <w:r w:rsidRPr="00332A99">
        <w:rPr>
          <w:rFonts w:asciiTheme="minorHAnsi" w:hAnsiTheme="minorHAnsi" w:cstheme="minorHAnsi"/>
          <w:sz w:val="18"/>
          <w:szCs w:val="22"/>
        </w:rPr>
        <w:t xml:space="preserve">– </w:t>
      </w:r>
      <w:proofErr w:type="spellStart"/>
      <w:r w:rsidRPr="00332A99">
        <w:rPr>
          <w:rFonts w:asciiTheme="minorHAnsi" w:hAnsiTheme="minorHAnsi" w:cstheme="minorHAnsi"/>
          <w:sz w:val="18"/>
          <w:szCs w:val="22"/>
        </w:rPr>
        <w:t>etw</w:t>
      </w:r>
      <w:proofErr w:type="spellEnd"/>
      <w:r w:rsidRPr="00332A99">
        <w:rPr>
          <w:rFonts w:asciiTheme="minorHAnsi" w:hAnsiTheme="minorHAnsi" w:cstheme="minorHAnsi"/>
          <w:sz w:val="18"/>
          <w:szCs w:val="22"/>
        </w:rPr>
        <w:t xml:space="preserve">. </w:t>
      </w:r>
      <w:r w:rsidR="00CC454F" w:rsidRPr="00332A99">
        <w:rPr>
          <w:rFonts w:asciiTheme="minorHAnsi" w:hAnsiTheme="minorHAnsi" w:cstheme="minorHAnsi"/>
          <w:sz w:val="18"/>
          <w:szCs w:val="22"/>
        </w:rPr>
        <w:t>beschlagnahmen</w:t>
      </w:r>
    </w:p>
  </w:footnote>
  <w:footnote w:id="2">
    <w:p w:rsidR="005874A4" w:rsidRPr="005874A4" w:rsidRDefault="005874A4">
      <w:pPr>
        <w:pStyle w:val="Funotentext"/>
        <w:rPr>
          <w:sz w:val="18"/>
        </w:rPr>
      </w:pPr>
      <w:r w:rsidRPr="005874A4">
        <w:rPr>
          <w:rStyle w:val="Funotenzeichen"/>
          <w:sz w:val="18"/>
        </w:rPr>
        <w:footnoteRef/>
      </w:r>
      <w:r w:rsidRPr="005874A4">
        <w:rPr>
          <w:b/>
          <w:sz w:val="18"/>
        </w:rPr>
        <w:t xml:space="preserve"> </w:t>
      </w:r>
      <w:proofErr w:type="gramStart"/>
      <w:r w:rsidRPr="00AC3A19">
        <w:rPr>
          <w:b/>
          <w:sz w:val="18"/>
          <w:lang w:val="fr-FR"/>
        </w:rPr>
        <w:t>la</w:t>
      </w:r>
      <w:proofErr w:type="gramEnd"/>
      <w:r w:rsidRPr="00AC3A19">
        <w:rPr>
          <w:b/>
          <w:sz w:val="18"/>
          <w:lang w:val="fr-FR"/>
        </w:rPr>
        <w:t xml:space="preserve"> </w:t>
      </w:r>
      <w:r w:rsidRPr="00AC3A19">
        <w:rPr>
          <w:rFonts w:asciiTheme="minorHAnsi" w:hAnsiTheme="minorHAnsi" w:cstheme="minorHAnsi"/>
          <w:b/>
          <w:sz w:val="18"/>
          <w:szCs w:val="22"/>
          <w:lang w:val="fr-FR"/>
        </w:rPr>
        <w:t>bougie</w:t>
      </w:r>
      <w:r w:rsidRPr="00332A99">
        <w:rPr>
          <w:rFonts w:asciiTheme="minorHAnsi" w:hAnsiTheme="minorHAnsi" w:cstheme="minorHAnsi"/>
          <w:b/>
          <w:sz w:val="18"/>
          <w:szCs w:val="22"/>
        </w:rPr>
        <w:t xml:space="preserve"> </w:t>
      </w:r>
      <w:r w:rsidRPr="00332A99">
        <w:rPr>
          <w:rFonts w:asciiTheme="minorHAnsi" w:hAnsiTheme="minorHAnsi" w:cstheme="minorHAnsi"/>
          <w:sz w:val="18"/>
          <w:szCs w:val="22"/>
        </w:rPr>
        <w:t>– die Kerze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ECA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26A3D"/>
    <w:multiLevelType w:val="hybridMultilevel"/>
    <w:tmpl w:val="F1D04D6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C7411B"/>
    <w:multiLevelType w:val="hybridMultilevel"/>
    <w:tmpl w:val="1854A4D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7A2AEB"/>
    <w:multiLevelType w:val="hybridMultilevel"/>
    <w:tmpl w:val="38081B5E"/>
    <w:lvl w:ilvl="0" w:tplc="032291F6">
      <w:start w:val="4"/>
      <w:numFmt w:val="bullet"/>
      <w:lvlText w:val="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C2BA6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BC17C2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F5312D"/>
    <w:multiLevelType w:val="hybridMultilevel"/>
    <w:tmpl w:val="1648409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833C8C"/>
    <w:multiLevelType w:val="hybridMultilevel"/>
    <w:tmpl w:val="006EB68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CE5D59"/>
    <w:multiLevelType w:val="hybridMultilevel"/>
    <w:tmpl w:val="C9728F60"/>
    <w:lvl w:ilvl="0" w:tplc="0407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1C1BC2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8F55FE"/>
    <w:multiLevelType w:val="hybridMultilevel"/>
    <w:tmpl w:val="F8C893B6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343FCF"/>
    <w:multiLevelType w:val="hybridMultilevel"/>
    <w:tmpl w:val="1C7C32D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736171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A81138"/>
    <w:multiLevelType w:val="hybridMultilevel"/>
    <w:tmpl w:val="F8C893B6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473A5B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DE5179"/>
    <w:multiLevelType w:val="hybridMultilevel"/>
    <w:tmpl w:val="9E525384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1236ED"/>
    <w:multiLevelType w:val="hybridMultilevel"/>
    <w:tmpl w:val="9C4A745A"/>
    <w:lvl w:ilvl="0" w:tplc="0BAC451C">
      <w:start w:val="14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76904B9"/>
    <w:multiLevelType w:val="hybridMultilevel"/>
    <w:tmpl w:val="A2A636F2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BB3D07"/>
    <w:multiLevelType w:val="hybridMultilevel"/>
    <w:tmpl w:val="4D9E250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6946C0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7B4584"/>
    <w:multiLevelType w:val="hybridMultilevel"/>
    <w:tmpl w:val="7430C58C"/>
    <w:lvl w:ilvl="0" w:tplc="0407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C9350E"/>
    <w:multiLevelType w:val="hybridMultilevel"/>
    <w:tmpl w:val="A4745FB2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D872E0"/>
    <w:multiLevelType w:val="hybridMultilevel"/>
    <w:tmpl w:val="7430C58C"/>
    <w:lvl w:ilvl="0" w:tplc="0407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2028A5"/>
    <w:multiLevelType w:val="hybridMultilevel"/>
    <w:tmpl w:val="F1D04D6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FF0687"/>
    <w:multiLevelType w:val="hybridMultilevel"/>
    <w:tmpl w:val="27BCE13C"/>
    <w:lvl w:ilvl="0" w:tplc="7CA08DD6">
      <w:start w:val="1"/>
      <w:numFmt w:val="decimal"/>
      <w:lvlText w:val="%1."/>
      <w:lvlJc w:val="left"/>
      <w:pPr>
        <w:ind w:left="720" w:hanging="360"/>
      </w:pPr>
      <w:rPr>
        <w:b w:val="0"/>
        <w:i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F5730"/>
    <w:multiLevelType w:val="hybridMultilevel"/>
    <w:tmpl w:val="2614551C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AD6CAB"/>
    <w:multiLevelType w:val="hybridMultilevel"/>
    <w:tmpl w:val="40B6120C"/>
    <w:lvl w:ilvl="0" w:tplc="0407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4F49C2"/>
    <w:multiLevelType w:val="hybridMultilevel"/>
    <w:tmpl w:val="BC9C5C22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A5862E2"/>
    <w:multiLevelType w:val="hybridMultilevel"/>
    <w:tmpl w:val="7ABE6A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EE1A38"/>
    <w:multiLevelType w:val="hybridMultilevel"/>
    <w:tmpl w:val="1854A4D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07D05C1"/>
    <w:multiLevelType w:val="hybridMultilevel"/>
    <w:tmpl w:val="F0709FB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300DDA"/>
    <w:multiLevelType w:val="hybridMultilevel"/>
    <w:tmpl w:val="A4745FB2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D420C7"/>
    <w:multiLevelType w:val="multilevel"/>
    <w:tmpl w:val="340C1BB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3">
    <w:nsid w:val="6140313A"/>
    <w:multiLevelType w:val="hybridMultilevel"/>
    <w:tmpl w:val="F8C893B6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5B0665"/>
    <w:multiLevelType w:val="hybridMultilevel"/>
    <w:tmpl w:val="16E21B44"/>
    <w:lvl w:ilvl="0" w:tplc="75A0FF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6B4A23"/>
    <w:multiLevelType w:val="hybridMultilevel"/>
    <w:tmpl w:val="C1EE471E"/>
    <w:lvl w:ilvl="0" w:tplc="0407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447169"/>
    <w:multiLevelType w:val="hybridMultilevel"/>
    <w:tmpl w:val="4D9E250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E583F"/>
    <w:multiLevelType w:val="hybridMultilevel"/>
    <w:tmpl w:val="43EAD142"/>
    <w:lvl w:ilvl="0" w:tplc="0407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CB5C3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C87B11"/>
    <w:multiLevelType w:val="hybridMultilevel"/>
    <w:tmpl w:val="667ACC8E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91361B"/>
    <w:multiLevelType w:val="hybridMultilevel"/>
    <w:tmpl w:val="F8C893B6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9F5FBC"/>
    <w:multiLevelType w:val="hybridMultilevel"/>
    <w:tmpl w:val="BC30227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0112DC"/>
    <w:multiLevelType w:val="hybridMultilevel"/>
    <w:tmpl w:val="CC7C7124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E643A6B"/>
    <w:multiLevelType w:val="hybridMultilevel"/>
    <w:tmpl w:val="174E51AE"/>
    <w:lvl w:ilvl="0" w:tplc="4C8AB05A">
      <w:start w:val="4"/>
      <w:numFmt w:val="bullet"/>
      <w:lvlText w:val="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4B2D36"/>
    <w:multiLevelType w:val="hybridMultilevel"/>
    <w:tmpl w:val="3A484F5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059D9"/>
    <w:multiLevelType w:val="hybridMultilevel"/>
    <w:tmpl w:val="F8C893B6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323DD2"/>
    <w:multiLevelType w:val="hybridMultilevel"/>
    <w:tmpl w:val="A4643CB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36"/>
  </w:num>
  <w:num w:numId="4">
    <w:abstractNumId w:val="18"/>
  </w:num>
  <w:num w:numId="5">
    <w:abstractNumId w:val="24"/>
  </w:num>
  <w:num w:numId="6">
    <w:abstractNumId w:val="45"/>
  </w:num>
  <w:num w:numId="7">
    <w:abstractNumId w:val="34"/>
  </w:num>
  <w:num w:numId="8">
    <w:abstractNumId w:val="19"/>
  </w:num>
  <w:num w:numId="9">
    <w:abstractNumId w:val="42"/>
  </w:num>
  <w:num w:numId="10">
    <w:abstractNumId w:val="22"/>
  </w:num>
  <w:num w:numId="11">
    <w:abstractNumId w:val="13"/>
  </w:num>
  <w:num w:numId="12">
    <w:abstractNumId w:val="25"/>
  </w:num>
  <w:num w:numId="13">
    <w:abstractNumId w:val="44"/>
  </w:num>
  <w:num w:numId="14">
    <w:abstractNumId w:val="15"/>
  </w:num>
  <w:num w:numId="15">
    <w:abstractNumId w:val="7"/>
  </w:num>
  <w:num w:numId="16">
    <w:abstractNumId w:val="5"/>
  </w:num>
  <w:num w:numId="17">
    <w:abstractNumId w:val="43"/>
  </w:num>
  <w:num w:numId="18">
    <w:abstractNumId w:val="3"/>
  </w:num>
  <w:num w:numId="19">
    <w:abstractNumId w:val="4"/>
  </w:num>
  <w:num w:numId="20">
    <w:abstractNumId w:val="14"/>
  </w:num>
  <w:num w:numId="21">
    <w:abstractNumId w:val="30"/>
  </w:num>
  <w:num w:numId="22">
    <w:abstractNumId w:val="9"/>
  </w:num>
  <w:num w:numId="23">
    <w:abstractNumId w:val="8"/>
  </w:num>
  <w:num w:numId="24">
    <w:abstractNumId w:val="41"/>
  </w:num>
  <w:num w:numId="25">
    <w:abstractNumId w:val="35"/>
  </w:num>
  <w:num w:numId="26">
    <w:abstractNumId w:val="12"/>
  </w:num>
  <w:num w:numId="27">
    <w:abstractNumId w:val="26"/>
  </w:num>
  <w:num w:numId="28">
    <w:abstractNumId w:val="37"/>
  </w:num>
  <w:num w:numId="29">
    <w:abstractNumId w:val="23"/>
  </w:num>
  <w:num w:numId="30">
    <w:abstractNumId w:val="0"/>
  </w:num>
  <w:num w:numId="31">
    <w:abstractNumId w:val="1"/>
  </w:num>
  <w:num w:numId="32">
    <w:abstractNumId w:val="16"/>
  </w:num>
  <w:num w:numId="33">
    <w:abstractNumId w:val="20"/>
  </w:num>
  <w:num w:numId="34">
    <w:abstractNumId w:val="39"/>
  </w:num>
  <w:num w:numId="35">
    <w:abstractNumId w:val="40"/>
  </w:num>
  <w:num w:numId="36">
    <w:abstractNumId w:val="2"/>
  </w:num>
  <w:num w:numId="37">
    <w:abstractNumId w:val="33"/>
  </w:num>
  <w:num w:numId="38">
    <w:abstractNumId w:val="21"/>
  </w:num>
  <w:num w:numId="39">
    <w:abstractNumId w:val="10"/>
  </w:num>
  <w:num w:numId="40">
    <w:abstractNumId w:val="11"/>
  </w:num>
  <w:num w:numId="41">
    <w:abstractNumId w:val="17"/>
  </w:num>
  <w:num w:numId="42">
    <w:abstractNumId w:val="38"/>
  </w:num>
  <w:num w:numId="43">
    <w:abstractNumId w:val="6"/>
  </w:num>
  <w:num w:numId="44">
    <w:abstractNumId w:val="27"/>
  </w:num>
  <w:num w:numId="45">
    <w:abstractNumId w:val="32"/>
  </w:num>
  <w:num w:numId="46">
    <w:abstractNumId w:val="29"/>
  </w:num>
  <w:num w:numId="4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73CB"/>
    <w:rsid w:val="00004EA9"/>
    <w:rsid w:val="00013F58"/>
    <w:rsid w:val="000140BE"/>
    <w:rsid w:val="00027CCA"/>
    <w:rsid w:val="000333B4"/>
    <w:rsid w:val="000424BF"/>
    <w:rsid w:val="00062AB8"/>
    <w:rsid w:val="0006648E"/>
    <w:rsid w:val="0007021D"/>
    <w:rsid w:val="00071E13"/>
    <w:rsid w:val="0007670C"/>
    <w:rsid w:val="00076A95"/>
    <w:rsid w:val="000845E3"/>
    <w:rsid w:val="00084FBA"/>
    <w:rsid w:val="00086D5C"/>
    <w:rsid w:val="000A6CB6"/>
    <w:rsid w:val="000D531A"/>
    <w:rsid w:val="00122BA8"/>
    <w:rsid w:val="001274F5"/>
    <w:rsid w:val="001409C8"/>
    <w:rsid w:val="00156D1B"/>
    <w:rsid w:val="00170756"/>
    <w:rsid w:val="00172693"/>
    <w:rsid w:val="00177573"/>
    <w:rsid w:val="0018305E"/>
    <w:rsid w:val="001A172C"/>
    <w:rsid w:val="001A7924"/>
    <w:rsid w:val="001B6023"/>
    <w:rsid w:val="001E096B"/>
    <w:rsid w:val="001E2BD7"/>
    <w:rsid w:val="001F0C00"/>
    <w:rsid w:val="0020431C"/>
    <w:rsid w:val="002051FA"/>
    <w:rsid w:val="00206E49"/>
    <w:rsid w:val="00207B5A"/>
    <w:rsid w:val="00230D74"/>
    <w:rsid w:val="00251424"/>
    <w:rsid w:val="00252854"/>
    <w:rsid w:val="0025409F"/>
    <w:rsid w:val="0026313A"/>
    <w:rsid w:val="00270EAC"/>
    <w:rsid w:val="00285AF7"/>
    <w:rsid w:val="002873CB"/>
    <w:rsid w:val="002942D0"/>
    <w:rsid w:val="002962DE"/>
    <w:rsid w:val="00296CC5"/>
    <w:rsid w:val="002A430F"/>
    <w:rsid w:val="002A71B5"/>
    <w:rsid w:val="002B6AB7"/>
    <w:rsid w:val="002C0C9E"/>
    <w:rsid w:val="002E73B6"/>
    <w:rsid w:val="002E7E8F"/>
    <w:rsid w:val="0030522C"/>
    <w:rsid w:val="00311CED"/>
    <w:rsid w:val="00315E86"/>
    <w:rsid w:val="00330D47"/>
    <w:rsid w:val="00331DE9"/>
    <w:rsid w:val="0033233A"/>
    <w:rsid w:val="00332A99"/>
    <w:rsid w:val="00336857"/>
    <w:rsid w:val="0034125C"/>
    <w:rsid w:val="003437EA"/>
    <w:rsid w:val="00384D1E"/>
    <w:rsid w:val="00386A91"/>
    <w:rsid w:val="00386CC5"/>
    <w:rsid w:val="003904D3"/>
    <w:rsid w:val="003A212F"/>
    <w:rsid w:val="003A2EDE"/>
    <w:rsid w:val="003C6FF2"/>
    <w:rsid w:val="003E1BC6"/>
    <w:rsid w:val="003E4B1F"/>
    <w:rsid w:val="003F30B6"/>
    <w:rsid w:val="00442040"/>
    <w:rsid w:val="0045135E"/>
    <w:rsid w:val="00461F81"/>
    <w:rsid w:val="00465DA5"/>
    <w:rsid w:val="00476D48"/>
    <w:rsid w:val="00486FE6"/>
    <w:rsid w:val="004A252F"/>
    <w:rsid w:val="004A60AC"/>
    <w:rsid w:val="004A7AAF"/>
    <w:rsid w:val="004B7A36"/>
    <w:rsid w:val="004B7C10"/>
    <w:rsid w:val="004D5F32"/>
    <w:rsid w:val="004D6F84"/>
    <w:rsid w:val="004E34A0"/>
    <w:rsid w:val="00507ACC"/>
    <w:rsid w:val="0051146D"/>
    <w:rsid w:val="0053052A"/>
    <w:rsid w:val="00555D4B"/>
    <w:rsid w:val="0055708C"/>
    <w:rsid w:val="00562681"/>
    <w:rsid w:val="005842DD"/>
    <w:rsid w:val="0058560A"/>
    <w:rsid w:val="005874A4"/>
    <w:rsid w:val="00590736"/>
    <w:rsid w:val="00594D79"/>
    <w:rsid w:val="0059612F"/>
    <w:rsid w:val="00596286"/>
    <w:rsid w:val="005C1C00"/>
    <w:rsid w:val="005F6840"/>
    <w:rsid w:val="0060223B"/>
    <w:rsid w:val="00607F65"/>
    <w:rsid w:val="00612056"/>
    <w:rsid w:val="00612FF2"/>
    <w:rsid w:val="00636A24"/>
    <w:rsid w:val="00650DAA"/>
    <w:rsid w:val="00655167"/>
    <w:rsid w:val="00665420"/>
    <w:rsid w:val="00673967"/>
    <w:rsid w:val="006742E9"/>
    <w:rsid w:val="0068042A"/>
    <w:rsid w:val="006862E9"/>
    <w:rsid w:val="00695C7F"/>
    <w:rsid w:val="006A11D9"/>
    <w:rsid w:val="006A3A8E"/>
    <w:rsid w:val="006B3F6E"/>
    <w:rsid w:val="006C02BB"/>
    <w:rsid w:val="006D0213"/>
    <w:rsid w:val="006D1FA7"/>
    <w:rsid w:val="006D307B"/>
    <w:rsid w:val="006D3343"/>
    <w:rsid w:val="006D5FA0"/>
    <w:rsid w:val="006E21AA"/>
    <w:rsid w:val="006E5BD7"/>
    <w:rsid w:val="006F0B4B"/>
    <w:rsid w:val="00702A27"/>
    <w:rsid w:val="00703F31"/>
    <w:rsid w:val="007326CF"/>
    <w:rsid w:val="0074268F"/>
    <w:rsid w:val="00751135"/>
    <w:rsid w:val="0075287B"/>
    <w:rsid w:val="007565BD"/>
    <w:rsid w:val="00780583"/>
    <w:rsid w:val="007837BB"/>
    <w:rsid w:val="00785692"/>
    <w:rsid w:val="007A4512"/>
    <w:rsid w:val="007A65D2"/>
    <w:rsid w:val="007C199B"/>
    <w:rsid w:val="007C3A9E"/>
    <w:rsid w:val="007D0BA6"/>
    <w:rsid w:val="007E1FB7"/>
    <w:rsid w:val="007E6AC0"/>
    <w:rsid w:val="007F21EC"/>
    <w:rsid w:val="008049A3"/>
    <w:rsid w:val="0081781B"/>
    <w:rsid w:val="0082220D"/>
    <w:rsid w:val="008344D6"/>
    <w:rsid w:val="008472BE"/>
    <w:rsid w:val="00851ACF"/>
    <w:rsid w:val="00861B9B"/>
    <w:rsid w:val="00862548"/>
    <w:rsid w:val="008701C0"/>
    <w:rsid w:val="008745BE"/>
    <w:rsid w:val="00874E74"/>
    <w:rsid w:val="0087563F"/>
    <w:rsid w:val="00877B52"/>
    <w:rsid w:val="008821DC"/>
    <w:rsid w:val="008825C2"/>
    <w:rsid w:val="008932D6"/>
    <w:rsid w:val="0089597C"/>
    <w:rsid w:val="008A1BAF"/>
    <w:rsid w:val="008A36E5"/>
    <w:rsid w:val="008B2E24"/>
    <w:rsid w:val="008B7A18"/>
    <w:rsid w:val="008C4DB6"/>
    <w:rsid w:val="008C56EF"/>
    <w:rsid w:val="008D6D76"/>
    <w:rsid w:val="00914BF4"/>
    <w:rsid w:val="0091612E"/>
    <w:rsid w:val="00923CCB"/>
    <w:rsid w:val="00931026"/>
    <w:rsid w:val="00936C33"/>
    <w:rsid w:val="00937139"/>
    <w:rsid w:val="00937A0D"/>
    <w:rsid w:val="009460BD"/>
    <w:rsid w:val="00951500"/>
    <w:rsid w:val="009541E4"/>
    <w:rsid w:val="00955464"/>
    <w:rsid w:val="00956CD5"/>
    <w:rsid w:val="0096708B"/>
    <w:rsid w:val="009837ED"/>
    <w:rsid w:val="009937D0"/>
    <w:rsid w:val="00996512"/>
    <w:rsid w:val="009A7C6F"/>
    <w:rsid w:val="009D0322"/>
    <w:rsid w:val="009D5E0A"/>
    <w:rsid w:val="009E2807"/>
    <w:rsid w:val="009F4294"/>
    <w:rsid w:val="009F7F0B"/>
    <w:rsid w:val="00A021F2"/>
    <w:rsid w:val="00A165B3"/>
    <w:rsid w:val="00A27A14"/>
    <w:rsid w:val="00A30C87"/>
    <w:rsid w:val="00A43E61"/>
    <w:rsid w:val="00A5601C"/>
    <w:rsid w:val="00A71994"/>
    <w:rsid w:val="00A73470"/>
    <w:rsid w:val="00AA1AF9"/>
    <w:rsid w:val="00AB6085"/>
    <w:rsid w:val="00AC3A19"/>
    <w:rsid w:val="00AE24FC"/>
    <w:rsid w:val="00B065FE"/>
    <w:rsid w:val="00B07943"/>
    <w:rsid w:val="00B10FC1"/>
    <w:rsid w:val="00B213E8"/>
    <w:rsid w:val="00B32100"/>
    <w:rsid w:val="00B33325"/>
    <w:rsid w:val="00B43266"/>
    <w:rsid w:val="00B72939"/>
    <w:rsid w:val="00B72A91"/>
    <w:rsid w:val="00B900D8"/>
    <w:rsid w:val="00BA430D"/>
    <w:rsid w:val="00BB2780"/>
    <w:rsid w:val="00BB4198"/>
    <w:rsid w:val="00BD386B"/>
    <w:rsid w:val="00BF0FF6"/>
    <w:rsid w:val="00C052C9"/>
    <w:rsid w:val="00C152F3"/>
    <w:rsid w:val="00C15D24"/>
    <w:rsid w:val="00C15F87"/>
    <w:rsid w:val="00C24CF1"/>
    <w:rsid w:val="00C31A7F"/>
    <w:rsid w:val="00C3314A"/>
    <w:rsid w:val="00C468DF"/>
    <w:rsid w:val="00C63022"/>
    <w:rsid w:val="00C66438"/>
    <w:rsid w:val="00C66F8D"/>
    <w:rsid w:val="00C77769"/>
    <w:rsid w:val="00CB1E82"/>
    <w:rsid w:val="00CC22FA"/>
    <w:rsid w:val="00CC454F"/>
    <w:rsid w:val="00CC6C01"/>
    <w:rsid w:val="00CD7D24"/>
    <w:rsid w:val="00CE3778"/>
    <w:rsid w:val="00CF408A"/>
    <w:rsid w:val="00D00BA3"/>
    <w:rsid w:val="00D00BC5"/>
    <w:rsid w:val="00D04084"/>
    <w:rsid w:val="00D04616"/>
    <w:rsid w:val="00D24612"/>
    <w:rsid w:val="00D30BAD"/>
    <w:rsid w:val="00D32A01"/>
    <w:rsid w:val="00D33F5F"/>
    <w:rsid w:val="00D53522"/>
    <w:rsid w:val="00D55717"/>
    <w:rsid w:val="00D55CC5"/>
    <w:rsid w:val="00D60EB2"/>
    <w:rsid w:val="00D62190"/>
    <w:rsid w:val="00D73E6B"/>
    <w:rsid w:val="00D7482A"/>
    <w:rsid w:val="00D90E3B"/>
    <w:rsid w:val="00D92CD7"/>
    <w:rsid w:val="00DB22D5"/>
    <w:rsid w:val="00DE06EA"/>
    <w:rsid w:val="00DE259B"/>
    <w:rsid w:val="00DF2A0C"/>
    <w:rsid w:val="00DF5316"/>
    <w:rsid w:val="00E0239E"/>
    <w:rsid w:val="00E035E8"/>
    <w:rsid w:val="00E25648"/>
    <w:rsid w:val="00E37108"/>
    <w:rsid w:val="00E47A81"/>
    <w:rsid w:val="00E51995"/>
    <w:rsid w:val="00E92350"/>
    <w:rsid w:val="00EA3146"/>
    <w:rsid w:val="00EA4BDB"/>
    <w:rsid w:val="00EA4CA9"/>
    <w:rsid w:val="00ED568E"/>
    <w:rsid w:val="00ED70FC"/>
    <w:rsid w:val="00EE0F40"/>
    <w:rsid w:val="00EE6FAF"/>
    <w:rsid w:val="00EF2A5D"/>
    <w:rsid w:val="00EF2D09"/>
    <w:rsid w:val="00EF4B54"/>
    <w:rsid w:val="00F032A1"/>
    <w:rsid w:val="00F05D29"/>
    <w:rsid w:val="00F13944"/>
    <w:rsid w:val="00F17259"/>
    <w:rsid w:val="00F17C92"/>
    <w:rsid w:val="00F3280C"/>
    <w:rsid w:val="00F365E1"/>
    <w:rsid w:val="00F43B28"/>
    <w:rsid w:val="00F50FE7"/>
    <w:rsid w:val="00F72786"/>
    <w:rsid w:val="00F77E32"/>
    <w:rsid w:val="00F97053"/>
    <w:rsid w:val="00FA051D"/>
    <w:rsid w:val="00FA3FF5"/>
    <w:rsid w:val="00FB010C"/>
    <w:rsid w:val="00FB5F1A"/>
    <w:rsid w:val="00FB70A4"/>
    <w:rsid w:val="00FB74F6"/>
    <w:rsid w:val="00FC17C1"/>
    <w:rsid w:val="00FD53BB"/>
    <w:rsid w:val="00FD7D53"/>
    <w:rsid w:val="00FF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873CB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873CB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73E6B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73E6B"/>
  </w:style>
  <w:style w:type="character" w:styleId="Funotenzeichen">
    <w:name w:val="footnote reference"/>
    <w:basedOn w:val="Absatz-Standardschriftart"/>
    <w:uiPriority w:val="99"/>
    <w:semiHidden/>
    <w:unhideWhenUsed/>
    <w:rsid w:val="00D73E6B"/>
    <w:rPr>
      <w:vertAlign w:val="superscript"/>
    </w:rPr>
  </w:style>
  <w:style w:type="table" w:styleId="Tabellengitternetz">
    <w:name w:val="Table Grid"/>
    <w:basedOn w:val="NormaleTabelle"/>
    <w:uiPriority w:val="59"/>
    <w:rsid w:val="00D73E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D90E3B"/>
    <w:pPr>
      <w:ind w:left="720"/>
      <w:contextualSpacing/>
    </w:pPr>
  </w:style>
  <w:style w:type="character" w:styleId="BesuchterHyperlink">
    <w:name w:val="FollowedHyperlink"/>
    <w:basedOn w:val="Absatz-Standardschriftart"/>
    <w:uiPriority w:val="99"/>
    <w:semiHidden/>
    <w:unhideWhenUsed/>
    <w:rsid w:val="002E7E8F"/>
    <w:rPr>
      <w:color w:val="800080"/>
      <w:u w:val="single"/>
    </w:rPr>
  </w:style>
  <w:style w:type="paragraph" w:styleId="StandardWeb">
    <w:name w:val="Normal (Web)"/>
    <w:basedOn w:val="Standard"/>
    <w:uiPriority w:val="99"/>
    <w:semiHidden/>
    <w:unhideWhenUsed/>
    <w:rsid w:val="00332A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8a0qIoPZI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2</Pages>
  <Words>575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Quiz: Ahmad - vidéo</vt:lpstr>
    </vt:vector>
  </TitlesOfParts>
  <Company>Schönbuch-Gymnasium Holzgerlingen</Company>
  <LinksUpToDate>false</LinksUpToDate>
  <CharactersWithSpaces>4190</CharactersWithSpaces>
  <SharedDoc>false</SharedDoc>
  <HLinks>
    <vt:vector size="12" baseType="variant">
      <vt:variant>
        <vt:i4>65614</vt:i4>
      </vt:variant>
      <vt:variant>
        <vt:i4>3</vt:i4>
      </vt:variant>
      <vt:variant>
        <vt:i4>0</vt:i4>
      </vt:variant>
      <vt:variant>
        <vt:i4>5</vt:i4>
      </vt:variant>
      <vt:variant>
        <vt:lpwstr>http://www.dailymotion.com/video/x266nri_budget-participatif-reunion-publique-du-16-septembre-2014-maison-des-associations-12eme_news</vt:lpwstr>
      </vt:variant>
      <vt:variant>
        <vt:lpwstr/>
      </vt:variant>
      <vt:variant>
        <vt:i4>65614</vt:i4>
      </vt:variant>
      <vt:variant>
        <vt:i4>0</vt:i4>
      </vt:variant>
      <vt:variant>
        <vt:i4>0</vt:i4>
      </vt:variant>
      <vt:variant>
        <vt:i4>5</vt:i4>
      </vt:variant>
      <vt:variant>
        <vt:lpwstr>http://www.dailymotion.com/video/x266nri_budget-participatif-reunion-publique-du-16-septembre-2014-maison-des-associations-12eme_news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Quiz: Ahmad - vidéo</dc:title>
  <dc:creator>LBS / Richard Nisius</dc:creator>
  <cp:lastModifiedBy>Richard Nisius</cp:lastModifiedBy>
  <cp:revision>107</cp:revision>
  <dcterms:created xsi:type="dcterms:W3CDTF">2017-02-27T14:06:00Z</dcterms:created>
  <dcterms:modified xsi:type="dcterms:W3CDTF">2017-02-27T16:38:00Z</dcterms:modified>
</cp:coreProperties>
</file>